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323" w:rsidRDefault="00FB3323" w:rsidP="004609AD">
      <w:pPr>
        <w:pStyle w:val="BodyText3"/>
        <w:jc w:val="center"/>
      </w:pPr>
      <w:r w:rsidRPr="00C16FCF">
        <w:rPr>
          <w:b w:val="0"/>
          <w:sz w:val="24"/>
          <w:szCs w:val="24"/>
        </w:rPr>
        <w:tab/>
      </w:r>
      <w:r w:rsidRPr="00C16FCF"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  <w:t xml:space="preserve">           </w:t>
      </w:r>
      <w:r w:rsidRPr="00C16FCF">
        <w:rPr>
          <w:b w:val="0"/>
          <w:sz w:val="24"/>
          <w:szCs w:val="24"/>
        </w:rPr>
        <w:tab/>
      </w:r>
      <w:r w:rsidRPr="00C16FCF"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 xml:space="preserve">       </w:t>
      </w:r>
      <w:r w:rsidRPr="00C16FCF">
        <w:rPr>
          <w:b w:val="0"/>
          <w:sz w:val="24"/>
          <w:szCs w:val="24"/>
        </w:rPr>
        <w:t xml:space="preserve">Załącznik nr </w:t>
      </w:r>
      <w:r>
        <w:rPr>
          <w:b w:val="0"/>
          <w:sz w:val="24"/>
          <w:szCs w:val="24"/>
        </w:rPr>
        <w:t>6</w:t>
      </w:r>
    </w:p>
    <w:p w:rsidR="00FB3323" w:rsidRDefault="00FB3323" w:rsidP="004609AD">
      <w:pPr>
        <w:pStyle w:val="BodyText3"/>
        <w:jc w:val="center"/>
      </w:pPr>
    </w:p>
    <w:p w:rsidR="00FB3323" w:rsidRPr="00311072" w:rsidRDefault="00FB3323">
      <w:pPr>
        <w:rPr>
          <w:sz w:val="16"/>
          <w:szCs w:val="16"/>
        </w:rPr>
      </w:pPr>
    </w:p>
    <w:p w:rsidR="00FB3323" w:rsidRDefault="00FB3323" w:rsidP="004609AD">
      <w:pPr>
        <w:pStyle w:val="BodyText3"/>
        <w:ind w:firstLine="709"/>
      </w:pPr>
    </w:p>
    <w:p w:rsidR="00FB3323" w:rsidRDefault="00FB3323" w:rsidP="00111649">
      <w:pPr>
        <w:pStyle w:val="BodyText3"/>
        <w:jc w:val="center"/>
      </w:pPr>
      <w:r>
        <w:t xml:space="preserve">Warunki gwarancji i serwisu pogwarancyjnego </w:t>
      </w:r>
    </w:p>
    <w:p w:rsidR="00FB3323" w:rsidRDefault="00FB3323" w:rsidP="00111649">
      <w:pPr>
        <w:pStyle w:val="BodyText3"/>
        <w:jc w:val="center"/>
      </w:pPr>
    </w:p>
    <w:p w:rsidR="00FB3323" w:rsidRDefault="00FB3323" w:rsidP="00C97D51">
      <w:pPr>
        <w:pStyle w:val="BodyText3"/>
        <w:rPr>
          <w:b w:val="0"/>
          <w:sz w:val="24"/>
        </w:rPr>
      </w:pPr>
      <w:r>
        <w:rPr>
          <w:b w:val="0"/>
          <w:sz w:val="24"/>
        </w:rPr>
        <w:t xml:space="preserve">Składając ofertę w przetargu na dostawę  cyfrowego </w:t>
      </w:r>
      <w:r w:rsidRPr="00C97D51">
        <w:rPr>
          <w:bCs/>
          <w:sz w:val="24"/>
        </w:rPr>
        <w:t xml:space="preserve">aparatu </w:t>
      </w:r>
      <w:r>
        <w:rPr>
          <w:bCs/>
          <w:sz w:val="24"/>
        </w:rPr>
        <w:t xml:space="preserve">mammograficznego </w:t>
      </w:r>
      <w:r>
        <w:rPr>
          <w:b w:val="0"/>
          <w:sz w:val="24"/>
        </w:rPr>
        <w:t xml:space="preserve">oświadczam , że oferuję następujące warunki gwarancji i serwisu pogwarancyjnego </w:t>
      </w:r>
    </w:p>
    <w:p w:rsidR="00FB3323" w:rsidRDefault="00FB3323" w:rsidP="00111649">
      <w:pPr>
        <w:pStyle w:val="BodyText3"/>
        <w:rPr>
          <w:b w:val="0"/>
          <w:sz w:val="24"/>
        </w:rPr>
      </w:pPr>
    </w:p>
    <w:p w:rsidR="00FB3323" w:rsidRDefault="00FB3323" w:rsidP="00111649"/>
    <w:tbl>
      <w:tblPr>
        <w:tblW w:w="9966" w:type="dxa"/>
        <w:tblInd w:w="-3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F"/>
      </w:tblPr>
      <w:tblGrid>
        <w:gridCol w:w="426"/>
        <w:gridCol w:w="4536"/>
        <w:gridCol w:w="1134"/>
        <w:gridCol w:w="1710"/>
        <w:gridCol w:w="2118"/>
        <w:gridCol w:w="42"/>
      </w:tblGrid>
      <w:tr w:rsidR="00FB3323">
        <w:trPr>
          <w:gridAfter w:val="1"/>
          <w:wAfter w:w="42" w:type="dxa"/>
        </w:trPr>
        <w:tc>
          <w:tcPr>
            <w:tcW w:w="9924" w:type="dxa"/>
            <w:gridSpan w:val="5"/>
            <w:vAlign w:val="center"/>
          </w:tcPr>
          <w:p w:rsidR="00FB3323" w:rsidRPr="000D4A05" w:rsidRDefault="00FB3323" w:rsidP="00733F92">
            <w:pPr>
              <w:rPr>
                <w:sz w:val="24"/>
              </w:rPr>
            </w:pPr>
            <w:r w:rsidRPr="000D4A05">
              <w:rPr>
                <w:sz w:val="24"/>
              </w:rPr>
              <w:t>Zapis w kolumnie 3</w:t>
            </w:r>
            <w:r>
              <w:rPr>
                <w:sz w:val="24"/>
              </w:rPr>
              <w:t xml:space="preserve"> </w:t>
            </w:r>
            <w:r w:rsidRPr="000D4A05">
              <w:rPr>
                <w:sz w:val="24"/>
              </w:rPr>
              <w:t xml:space="preserve"> „TAK” należy traktować jako wymóg graniczny, którego niespełnienie będzie skutkowało odrzuceniem oferty, jako niezgodnej ze SIWZ(art. 89 ust. 1 pkt 2 Ustawy Prawo Zamówień Publicznych)</w:t>
            </w:r>
          </w:p>
          <w:p w:rsidR="00FB3323" w:rsidRPr="000D4A05" w:rsidRDefault="00FB3323" w:rsidP="00733F92">
            <w:pPr>
              <w:pStyle w:val="BodyText3"/>
              <w:rPr>
                <w:b w:val="0"/>
                <w:sz w:val="24"/>
              </w:rPr>
            </w:pPr>
            <w:r w:rsidRPr="000D4A05">
              <w:rPr>
                <w:b w:val="0"/>
                <w:sz w:val="24"/>
              </w:rPr>
              <w:t xml:space="preserve">Wymogiem granicznym w kolumnie 3 jest również podana wartość, która określa wymagany dopuszczalny zakres danego parametru. Niespełnienie tego warunku również będzie miało skutek jak wyżej. </w:t>
            </w:r>
            <w:r>
              <w:rPr>
                <w:b w:val="0"/>
                <w:sz w:val="24"/>
              </w:rPr>
              <w:t xml:space="preserve">  </w:t>
            </w:r>
            <w:r w:rsidRPr="000D4A05">
              <w:rPr>
                <w:b w:val="0"/>
                <w:sz w:val="24"/>
              </w:rPr>
              <w:t xml:space="preserve">Nie wypełnienie rubryki </w:t>
            </w:r>
            <w:r>
              <w:rPr>
                <w:b w:val="0"/>
                <w:sz w:val="24"/>
              </w:rPr>
              <w:t xml:space="preserve"> 4 </w:t>
            </w:r>
            <w:r w:rsidRPr="000D4A05">
              <w:rPr>
                <w:b w:val="0"/>
                <w:sz w:val="24"/>
              </w:rPr>
              <w:t>„Wartość oferowana”  jest traktowan</w:t>
            </w:r>
            <w:r>
              <w:rPr>
                <w:b w:val="0"/>
                <w:sz w:val="24"/>
              </w:rPr>
              <w:t>e</w:t>
            </w:r>
            <w:r w:rsidRPr="000D4A05">
              <w:rPr>
                <w:b w:val="0"/>
                <w:sz w:val="24"/>
              </w:rPr>
              <w:t xml:space="preserve"> jako brak tych warunków  w oferowanym zestawie.</w:t>
            </w:r>
          </w:p>
          <w:p w:rsidR="00FB3323" w:rsidRPr="000D4A05" w:rsidRDefault="00FB3323" w:rsidP="00733F92">
            <w:pPr>
              <w:rPr>
                <w:sz w:val="24"/>
              </w:rPr>
            </w:pPr>
          </w:p>
        </w:tc>
      </w:tr>
      <w:tr w:rsidR="00FB3323">
        <w:tc>
          <w:tcPr>
            <w:tcW w:w="426" w:type="dxa"/>
            <w:vAlign w:val="center"/>
          </w:tcPr>
          <w:p w:rsidR="00FB3323" w:rsidRDefault="00FB3323" w:rsidP="00733F92">
            <w:pPr>
              <w:jc w:val="center"/>
              <w:rPr>
                <w:b/>
              </w:rPr>
            </w:pPr>
            <w:r>
              <w:rPr>
                <w:b/>
              </w:rPr>
              <w:t>Lp</w:t>
            </w:r>
          </w:p>
        </w:tc>
        <w:tc>
          <w:tcPr>
            <w:tcW w:w="4536" w:type="dxa"/>
            <w:vAlign w:val="center"/>
          </w:tcPr>
          <w:p w:rsidR="00FB3323" w:rsidRDefault="00FB3323" w:rsidP="00733F92">
            <w:pPr>
              <w:pStyle w:val="Heading1"/>
              <w:widowControl w:val="0"/>
              <w:suppressAutoHyphens/>
              <w:autoSpaceDE w:val="0"/>
            </w:pPr>
            <w:r>
              <w:t>Warunki gwarancji i serwisu</w:t>
            </w:r>
          </w:p>
        </w:tc>
        <w:tc>
          <w:tcPr>
            <w:tcW w:w="1134" w:type="dxa"/>
            <w:vAlign w:val="center"/>
          </w:tcPr>
          <w:p w:rsidR="00FB3323" w:rsidRDefault="00FB3323" w:rsidP="00733F92">
            <w:pPr>
              <w:jc w:val="center"/>
              <w:rPr>
                <w:b/>
              </w:rPr>
            </w:pPr>
            <w:r>
              <w:rPr>
                <w:b/>
              </w:rPr>
              <w:t>Warunek graniczny</w:t>
            </w:r>
          </w:p>
        </w:tc>
        <w:tc>
          <w:tcPr>
            <w:tcW w:w="1710" w:type="dxa"/>
            <w:vAlign w:val="center"/>
          </w:tcPr>
          <w:p w:rsidR="00FB3323" w:rsidRDefault="00FB3323" w:rsidP="00733F92">
            <w:pPr>
              <w:jc w:val="center"/>
              <w:rPr>
                <w:b/>
              </w:rPr>
            </w:pPr>
            <w:r>
              <w:rPr>
                <w:b/>
              </w:rPr>
              <w:t>Wartość oferowana</w:t>
            </w:r>
          </w:p>
        </w:tc>
        <w:tc>
          <w:tcPr>
            <w:tcW w:w="2160" w:type="dxa"/>
            <w:gridSpan w:val="2"/>
            <w:vAlign w:val="center"/>
          </w:tcPr>
          <w:p w:rsidR="00FB3323" w:rsidRDefault="00FB3323" w:rsidP="00733F92">
            <w:pPr>
              <w:jc w:val="center"/>
              <w:rPr>
                <w:b/>
              </w:rPr>
            </w:pPr>
            <w:r>
              <w:rPr>
                <w:b/>
              </w:rPr>
              <w:t>Sposób przyznawania punktów</w:t>
            </w:r>
          </w:p>
        </w:tc>
      </w:tr>
      <w:tr w:rsidR="00FB3323">
        <w:tc>
          <w:tcPr>
            <w:tcW w:w="426" w:type="dxa"/>
            <w:vAlign w:val="center"/>
          </w:tcPr>
          <w:p w:rsidR="00FB3323" w:rsidRDefault="00FB3323" w:rsidP="00733F92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4536" w:type="dxa"/>
            <w:vAlign w:val="center"/>
          </w:tcPr>
          <w:p w:rsidR="00FB3323" w:rsidRPr="00B94FD3" w:rsidRDefault="00FB3323" w:rsidP="00733F92">
            <w:pPr>
              <w:pStyle w:val="Heading1"/>
              <w:widowControl w:val="0"/>
              <w:suppressAutoHyphens/>
              <w:autoSpaceDE w:val="0"/>
              <w:jc w:val="center"/>
              <w:rPr>
                <w:b w:val="0"/>
                <w:i/>
                <w:sz w:val="20"/>
                <w:szCs w:val="20"/>
              </w:rPr>
            </w:pPr>
            <w:r w:rsidRPr="00B94FD3">
              <w:rPr>
                <w:b w:val="0"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FB3323" w:rsidRDefault="00FB3323" w:rsidP="00733F92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1710" w:type="dxa"/>
            <w:vAlign w:val="center"/>
          </w:tcPr>
          <w:p w:rsidR="00FB3323" w:rsidRDefault="00FB3323" w:rsidP="00733F92">
            <w:pPr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2160" w:type="dxa"/>
            <w:gridSpan w:val="2"/>
            <w:vAlign w:val="center"/>
          </w:tcPr>
          <w:p w:rsidR="00FB3323" w:rsidRDefault="00FB3323" w:rsidP="00733F92">
            <w:pPr>
              <w:jc w:val="center"/>
              <w:rPr>
                <w:i/>
              </w:rPr>
            </w:pPr>
            <w:r>
              <w:rPr>
                <w:i/>
              </w:rPr>
              <w:t>5</w:t>
            </w:r>
          </w:p>
        </w:tc>
      </w:tr>
      <w:tr w:rsidR="00FB3323">
        <w:tc>
          <w:tcPr>
            <w:tcW w:w="426" w:type="dxa"/>
            <w:vAlign w:val="center"/>
          </w:tcPr>
          <w:p w:rsidR="00FB3323" w:rsidRPr="005F1BD8" w:rsidRDefault="00FB3323" w:rsidP="005F1BD8">
            <w:pPr>
              <w:pStyle w:val="ListParagraph"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FB3323" w:rsidRDefault="00FB3323" w:rsidP="00733F92">
            <w:r>
              <w:t xml:space="preserve">Pełna gwarancja aparatu  (wraz z lampą i detektorem) wykonywana przez autoryzowany serwis producenta bez wyłączeń i bez limitu badań na dostarczony sprzęt  liczone od daty odbioru przedmiotu umowy.  </w:t>
            </w:r>
          </w:p>
        </w:tc>
        <w:tc>
          <w:tcPr>
            <w:tcW w:w="1134" w:type="dxa"/>
            <w:vAlign w:val="center"/>
          </w:tcPr>
          <w:p w:rsidR="00FB3323" w:rsidRDefault="00FB3323" w:rsidP="00733F92">
            <w:pPr>
              <w:pStyle w:val="FR1"/>
              <w:suppressAutoHyphens/>
              <w:autoSpaceDE w:val="0"/>
              <w:spacing w:befor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≥ 24 miesięcy</w:t>
            </w:r>
          </w:p>
        </w:tc>
        <w:tc>
          <w:tcPr>
            <w:tcW w:w="1710" w:type="dxa"/>
            <w:vAlign w:val="center"/>
          </w:tcPr>
          <w:p w:rsidR="00FB3323" w:rsidRDefault="00FB3323" w:rsidP="00733F92"/>
        </w:tc>
        <w:tc>
          <w:tcPr>
            <w:tcW w:w="2160" w:type="dxa"/>
            <w:gridSpan w:val="2"/>
            <w:vAlign w:val="center"/>
          </w:tcPr>
          <w:p w:rsidR="00FB3323" w:rsidRDefault="00FB3323" w:rsidP="00733F92">
            <w:pPr>
              <w:rPr>
                <w:sz w:val="16"/>
              </w:rPr>
            </w:pPr>
            <w:r>
              <w:rPr>
                <w:sz w:val="16"/>
              </w:rPr>
              <w:t xml:space="preserve">największa wartość  600, </w:t>
            </w:r>
          </w:p>
          <w:p w:rsidR="00FB3323" w:rsidRDefault="00FB3323" w:rsidP="00733F92">
            <w:pPr>
              <w:rPr>
                <w:sz w:val="16"/>
              </w:rPr>
            </w:pPr>
            <w:r>
              <w:rPr>
                <w:sz w:val="16"/>
              </w:rPr>
              <w:t>inne proporcjonalnie mniej</w:t>
            </w:r>
          </w:p>
        </w:tc>
      </w:tr>
      <w:tr w:rsidR="00FB3323" w:rsidTr="00266C75">
        <w:tc>
          <w:tcPr>
            <w:tcW w:w="426" w:type="dxa"/>
            <w:vAlign w:val="center"/>
          </w:tcPr>
          <w:p w:rsidR="00FB3323" w:rsidRPr="005F1BD8" w:rsidRDefault="00FB3323" w:rsidP="00266C75">
            <w:pPr>
              <w:pStyle w:val="ListParagraph"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FB3323" w:rsidRDefault="00FB3323" w:rsidP="00266C75">
            <w:r>
              <w:rPr>
                <w:color w:val="00000A"/>
              </w:rPr>
              <w:t>Autoryzowany serwis gwarancyjny i pogwarancyjny na terenie Polski.</w:t>
            </w:r>
          </w:p>
        </w:tc>
        <w:tc>
          <w:tcPr>
            <w:tcW w:w="1134" w:type="dxa"/>
            <w:vAlign w:val="center"/>
          </w:tcPr>
          <w:p w:rsidR="00FB3323" w:rsidRDefault="00FB3323" w:rsidP="00266C75">
            <w:pPr>
              <w:jc w:val="center"/>
            </w:pPr>
            <w:r>
              <w:t>podać</w:t>
            </w:r>
          </w:p>
        </w:tc>
        <w:tc>
          <w:tcPr>
            <w:tcW w:w="1710" w:type="dxa"/>
            <w:vAlign w:val="center"/>
          </w:tcPr>
          <w:p w:rsidR="00FB3323" w:rsidRDefault="00FB3323" w:rsidP="00266C75"/>
        </w:tc>
        <w:tc>
          <w:tcPr>
            <w:tcW w:w="2160" w:type="dxa"/>
            <w:gridSpan w:val="2"/>
            <w:vAlign w:val="center"/>
          </w:tcPr>
          <w:p w:rsidR="00FB3323" w:rsidRDefault="00FB3323" w:rsidP="00266C75">
            <w:r>
              <w:rPr>
                <w:sz w:val="16"/>
              </w:rPr>
              <w:t>Bez oceny</w:t>
            </w:r>
          </w:p>
        </w:tc>
      </w:tr>
      <w:tr w:rsidR="00FB3323">
        <w:tc>
          <w:tcPr>
            <w:tcW w:w="426" w:type="dxa"/>
            <w:vAlign w:val="center"/>
          </w:tcPr>
          <w:p w:rsidR="00FB3323" w:rsidRPr="005F1BD8" w:rsidRDefault="00FB3323" w:rsidP="005F1BD8">
            <w:pPr>
              <w:pStyle w:val="ListParagraph"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FB3323" w:rsidRDefault="00FB3323" w:rsidP="00733F92">
            <w:r>
              <w:t xml:space="preserve">Każda naprawa gwarancyjna aparatu  powoduje przedłużenie okresu gwarancyjnego  o liczbę dni wyłączenia sprzętu z eksploatacji. </w:t>
            </w:r>
          </w:p>
        </w:tc>
        <w:tc>
          <w:tcPr>
            <w:tcW w:w="1134" w:type="dxa"/>
            <w:vAlign w:val="center"/>
          </w:tcPr>
          <w:p w:rsidR="00FB3323" w:rsidRDefault="00FB3323" w:rsidP="00733F92">
            <w:pPr>
              <w:jc w:val="center"/>
            </w:pPr>
            <w:r>
              <w:t>TAK</w:t>
            </w:r>
          </w:p>
        </w:tc>
        <w:tc>
          <w:tcPr>
            <w:tcW w:w="1710" w:type="dxa"/>
            <w:vAlign w:val="center"/>
          </w:tcPr>
          <w:p w:rsidR="00FB3323" w:rsidRDefault="00FB3323" w:rsidP="00733F92"/>
        </w:tc>
        <w:tc>
          <w:tcPr>
            <w:tcW w:w="2160" w:type="dxa"/>
            <w:gridSpan w:val="2"/>
            <w:vAlign w:val="center"/>
          </w:tcPr>
          <w:p w:rsidR="00FB3323" w:rsidRDefault="00FB3323" w:rsidP="00733F92">
            <w:pPr>
              <w:rPr>
                <w:sz w:val="16"/>
              </w:rPr>
            </w:pPr>
            <w:r>
              <w:rPr>
                <w:sz w:val="16"/>
              </w:rPr>
              <w:t>Bez oceny</w:t>
            </w:r>
          </w:p>
        </w:tc>
      </w:tr>
      <w:tr w:rsidR="00FB3323">
        <w:tc>
          <w:tcPr>
            <w:tcW w:w="426" w:type="dxa"/>
            <w:vAlign w:val="center"/>
          </w:tcPr>
          <w:p w:rsidR="00FB3323" w:rsidRPr="005F1BD8" w:rsidRDefault="00FB3323" w:rsidP="005F1BD8">
            <w:pPr>
              <w:pStyle w:val="ListParagraph"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FB3323" w:rsidRDefault="00FB3323" w:rsidP="00733F92">
            <w:r>
              <w:t>Przeglądy gwarancyjne oraz pełna obsługa serwisowa w okresie gwarancji  wliczona w cenę zamówienia. Ostatni przegląd na zakończenie gwarancji.</w:t>
            </w:r>
          </w:p>
        </w:tc>
        <w:tc>
          <w:tcPr>
            <w:tcW w:w="1134" w:type="dxa"/>
            <w:vAlign w:val="center"/>
          </w:tcPr>
          <w:p w:rsidR="00FB3323" w:rsidRDefault="00FB3323" w:rsidP="00733F92">
            <w:pPr>
              <w:jc w:val="center"/>
            </w:pPr>
            <w:r>
              <w:t>TAK</w:t>
            </w:r>
          </w:p>
        </w:tc>
        <w:tc>
          <w:tcPr>
            <w:tcW w:w="1710" w:type="dxa"/>
            <w:vAlign w:val="center"/>
          </w:tcPr>
          <w:p w:rsidR="00FB3323" w:rsidRDefault="00FB3323" w:rsidP="00733F92">
            <w:pPr>
              <w:pStyle w:val="Header"/>
              <w:tabs>
                <w:tab w:val="clear" w:pos="4536"/>
                <w:tab w:val="clear" w:pos="9072"/>
              </w:tabs>
            </w:pPr>
          </w:p>
        </w:tc>
        <w:tc>
          <w:tcPr>
            <w:tcW w:w="2160" w:type="dxa"/>
            <w:gridSpan w:val="2"/>
            <w:vAlign w:val="center"/>
          </w:tcPr>
          <w:p w:rsidR="00FB3323" w:rsidRDefault="00FB3323" w:rsidP="00733F92">
            <w:r>
              <w:rPr>
                <w:sz w:val="16"/>
              </w:rPr>
              <w:t>Bez oceny</w:t>
            </w:r>
          </w:p>
        </w:tc>
      </w:tr>
      <w:tr w:rsidR="00FB3323">
        <w:tc>
          <w:tcPr>
            <w:tcW w:w="426" w:type="dxa"/>
            <w:vAlign w:val="center"/>
          </w:tcPr>
          <w:p w:rsidR="00FB3323" w:rsidRPr="005F1BD8" w:rsidRDefault="00FB3323" w:rsidP="005F1BD8">
            <w:pPr>
              <w:pStyle w:val="ListParagraph"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FB3323" w:rsidRDefault="00FB3323" w:rsidP="00624888">
            <w:r>
              <w:t>Maksymalny czas naprawy nie wymagającej wymiany podzespołów od poniedziałku do piątku z wyłączeniem dni ustawowo wolnych od pracy (podać w godzinach).</w:t>
            </w:r>
          </w:p>
        </w:tc>
        <w:tc>
          <w:tcPr>
            <w:tcW w:w="1134" w:type="dxa"/>
            <w:vAlign w:val="center"/>
          </w:tcPr>
          <w:p w:rsidR="00FB3323" w:rsidRDefault="00FB3323" w:rsidP="00733F92">
            <w:pPr>
              <w:jc w:val="center"/>
            </w:pPr>
            <w:r>
              <w:t>≤ 48 h</w:t>
            </w:r>
          </w:p>
        </w:tc>
        <w:tc>
          <w:tcPr>
            <w:tcW w:w="1710" w:type="dxa"/>
            <w:vAlign w:val="center"/>
          </w:tcPr>
          <w:p w:rsidR="00FB3323" w:rsidRDefault="00FB3323" w:rsidP="00733F92"/>
        </w:tc>
        <w:tc>
          <w:tcPr>
            <w:tcW w:w="2160" w:type="dxa"/>
            <w:gridSpan w:val="2"/>
            <w:vAlign w:val="center"/>
          </w:tcPr>
          <w:p w:rsidR="00FB3323" w:rsidRDefault="00FB3323" w:rsidP="00733F92">
            <w:pPr>
              <w:rPr>
                <w:sz w:val="16"/>
              </w:rPr>
            </w:pPr>
            <w:r>
              <w:rPr>
                <w:sz w:val="16"/>
              </w:rPr>
              <w:t xml:space="preserve">najmniejsza wartość  50 pkt, </w:t>
            </w:r>
          </w:p>
          <w:p w:rsidR="00FB3323" w:rsidRDefault="00FB3323" w:rsidP="00733F92">
            <w:pPr>
              <w:rPr>
                <w:sz w:val="16"/>
              </w:rPr>
            </w:pPr>
            <w:r>
              <w:rPr>
                <w:sz w:val="16"/>
              </w:rPr>
              <w:t>inne proporcjonalnie mniej</w:t>
            </w:r>
          </w:p>
        </w:tc>
      </w:tr>
      <w:tr w:rsidR="00FB3323">
        <w:tc>
          <w:tcPr>
            <w:tcW w:w="426" w:type="dxa"/>
            <w:vAlign w:val="center"/>
          </w:tcPr>
          <w:p w:rsidR="00FB3323" w:rsidRPr="005F1BD8" w:rsidRDefault="00FB3323" w:rsidP="005F1BD8">
            <w:pPr>
              <w:pStyle w:val="ListParagraph"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FB3323" w:rsidRDefault="00FB3323" w:rsidP="00733F92">
            <w:r>
              <w:t>Maksymalny czas naprawy wymagającej wymiany części od poniedziałku do piątku z wyłączeniem dni ustawowo wolnych od pracy (podać w dniach).</w:t>
            </w:r>
          </w:p>
        </w:tc>
        <w:tc>
          <w:tcPr>
            <w:tcW w:w="1134" w:type="dxa"/>
            <w:vAlign w:val="center"/>
          </w:tcPr>
          <w:p w:rsidR="00FB3323" w:rsidRDefault="00FB3323" w:rsidP="00733F92">
            <w:pPr>
              <w:jc w:val="center"/>
            </w:pPr>
            <w:r>
              <w:t>≤  5 dni</w:t>
            </w:r>
          </w:p>
          <w:p w:rsidR="00FB3323" w:rsidRDefault="00FB3323" w:rsidP="00733F92">
            <w:pPr>
              <w:jc w:val="center"/>
            </w:pPr>
            <w:r>
              <w:t>roboczych</w:t>
            </w:r>
          </w:p>
        </w:tc>
        <w:tc>
          <w:tcPr>
            <w:tcW w:w="1710" w:type="dxa"/>
            <w:vAlign w:val="center"/>
          </w:tcPr>
          <w:p w:rsidR="00FB3323" w:rsidRDefault="00FB3323" w:rsidP="00733F92"/>
        </w:tc>
        <w:tc>
          <w:tcPr>
            <w:tcW w:w="2160" w:type="dxa"/>
            <w:gridSpan w:val="2"/>
            <w:vAlign w:val="center"/>
          </w:tcPr>
          <w:p w:rsidR="00FB3323" w:rsidRDefault="00FB3323" w:rsidP="00733F92">
            <w:pPr>
              <w:rPr>
                <w:sz w:val="16"/>
              </w:rPr>
            </w:pPr>
            <w:r>
              <w:rPr>
                <w:sz w:val="16"/>
              </w:rPr>
              <w:t xml:space="preserve">najmniejsza wartość  100, </w:t>
            </w:r>
          </w:p>
          <w:p w:rsidR="00FB3323" w:rsidRDefault="00FB3323" w:rsidP="00733F92">
            <w:pPr>
              <w:rPr>
                <w:sz w:val="16"/>
              </w:rPr>
            </w:pPr>
            <w:r>
              <w:rPr>
                <w:sz w:val="16"/>
              </w:rPr>
              <w:t>inne proporcjonalnie mniej</w:t>
            </w:r>
          </w:p>
        </w:tc>
      </w:tr>
      <w:tr w:rsidR="00FB3323">
        <w:tc>
          <w:tcPr>
            <w:tcW w:w="426" w:type="dxa"/>
            <w:vAlign w:val="center"/>
          </w:tcPr>
          <w:p w:rsidR="00FB3323" w:rsidRPr="005F1BD8" w:rsidRDefault="00FB3323" w:rsidP="005F1BD8">
            <w:pPr>
              <w:pStyle w:val="ListParagraph"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FB3323" w:rsidRDefault="00FB3323" w:rsidP="00624888">
            <w:r>
              <w:t xml:space="preserve">Maksymalna liczba napraw powodująca wymianę naprawianego podzespołu  na nowy. </w:t>
            </w:r>
          </w:p>
        </w:tc>
        <w:tc>
          <w:tcPr>
            <w:tcW w:w="1134" w:type="dxa"/>
            <w:vAlign w:val="center"/>
          </w:tcPr>
          <w:p w:rsidR="00FB3323" w:rsidRDefault="00FB3323" w:rsidP="00733F92">
            <w:pPr>
              <w:jc w:val="center"/>
            </w:pPr>
            <w:r>
              <w:t>3 naprawy</w:t>
            </w:r>
          </w:p>
        </w:tc>
        <w:tc>
          <w:tcPr>
            <w:tcW w:w="1710" w:type="dxa"/>
            <w:vAlign w:val="center"/>
          </w:tcPr>
          <w:p w:rsidR="00FB3323" w:rsidRDefault="00FB3323" w:rsidP="00733F92">
            <w:pPr>
              <w:pStyle w:val="Header"/>
              <w:tabs>
                <w:tab w:val="clear" w:pos="4536"/>
                <w:tab w:val="clear" w:pos="9072"/>
              </w:tabs>
            </w:pPr>
          </w:p>
        </w:tc>
        <w:tc>
          <w:tcPr>
            <w:tcW w:w="2160" w:type="dxa"/>
            <w:gridSpan w:val="2"/>
            <w:vAlign w:val="center"/>
          </w:tcPr>
          <w:p w:rsidR="00FB3323" w:rsidRDefault="00FB3323" w:rsidP="00733F92">
            <w:pPr>
              <w:rPr>
                <w:sz w:val="16"/>
              </w:rPr>
            </w:pPr>
            <w:r>
              <w:rPr>
                <w:sz w:val="16"/>
              </w:rPr>
              <w:t>Bez oceny</w:t>
            </w:r>
          </w:p>
        </w:tc>
      </w:tr>
      <w:tr w:rsidR="00FB3323">
        <w:tc>
          <w:tcPr>
            <w:tcW w:w="426" w:type="dxa"/>
            <w:vAlign w:val="center"/>
          </w:tcPr>
          <w:p w:rsidR="00FB3323" w:rsidRPr="005F1BD8" w:rsidRDefault="00FB3323" w:rsidP="005F1BD8">
            <w:pPr>
              <w:pStyle w:val="ListParagraph"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FB3323" w:rsidRDefault="00FB3323" w:rsidP="00733F92">
            <w:r>
              <w:t>Okres zagwarantowania dostępności części zamiennych i wyposażenia.</w:t>
            </w:r>
          </w:p>
        </w:tc>
        <w:tc>
          <w:tcPr>
            <w:tcW w:w="1134" w:type="dxa"/>
            <w:vAlign w:val="center"/>
          </w:tcPr>
          <w:p w:rsidR="00FB3323" w:rsidRDefault="00FB3323" w:rsidP="00733F92">
            <w:pPr>
              <w:jc w:val="center"/>
            </w:pPr>
            <w:r>
              <w:t>10 lat od daty dostawy aparatu</w:t>
            </w:r>
          </w:p>
        </w:tc>
        <w:tc>
          <w:tcPr>
            <w:tcW w:w="1710" w:type="dxa"/>
            <w:vAlign w:val="center"/>
          </w:tcPr>
          <w:p w:rsidR="00FB3323" w:rsidRDefault="00FB3323" w:rsidP="00733F92"/>
        </w:tc>
        <w:tc>
          <w:tcPr>
            <w:tcW w:w="2160" w:type="dxa"/>
            <w:gridSpan w:val="2"/>
            <w:vAlign w:val="center"/>
          </w:tcPr>
          <w:p w:rsidR="00FB3323" w:rsidRDefault="00FB3323" w:rsidP="00733F92">
            <w:r>
              <w:rPr>
                <w:sz w:val="16"/>
              </w:rPr>
              <w:t>Bez oceny</w:t>
            </w:r>
          </w:p>
        </w:tc>
      </w:tr>
      <w:tr w:rsidR="00FB3323">
        <w:tc>
          <w:tcPr>
            <w:tcW w:w="426" w:type="dxa"/>
            <w:vAlign w:val="center"/>
          </w:tcPr>
          <w:p w:rsidR="00FB3323" w:rsidRPr="005F1BD8" w:rsidRDefault="00FB3323" w:rsidP="005F1BD8">
            <w:pPr>
              <w:pStyle w:val="ListParagraph"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FB3323" w:rsidRDefault="00FB3323" w:rsidP="005F1BD8">
            <w:r>
              <w:t>Ilość przeglądów technicznych aparatu zalecanych przez producenta w okresie trwania gwarancji min. 1 przegląd/rok .</w:t>
            </w:r>
          </w:p>
        </w:tc>
        <w:tc>
          <w:tcPr>
            <w:tcW w:w="1134" w:type="dxa"/>
            <w:vAlign w:val="center"/>
          </w:tcPr>
          <w:p w:rsidR="00FB3323" w:rsidRDefault="00FB3323" w:rsidP="00733F92">
            <w:pPr>
              <w:jc w:val="center"/>
            </w:pPr>
            <w:r>
              <w:t>podać</w:t>
            </w:r>
          </w:p>
        </w:tc>
        <w:tc>
          <w:tcPr>
            <w:tcW w:w="1710" w:type="dxa"/>
            <w:vAlign w:val="center"/>
          </w:tcPr>
          <w:p w:rsidR="00FB3323" w:rsidRDefault="00FB3323" w:rsidP="00733F92"/>
        </w:tc>
        <w:tc>
          <w:tcPr>
            <w:tcW w:w="2160" w:type="dxa"/>
            <w:gridSpan w:val="2"/>
            <w:vAlign w:val="center"/>
          </w:tcPr>
          <w:p w:rsidR="00FB3323" w:rsidRDefault="00FB3323" w:rsidP="00733F92">
            <w:r>
              <w:rPr>
                <w:sz w:val="16"/>
              </w:rPr>
              <w:t>Bez oceny</w:t>
            </w:r>
          </w:p>
        </w:tc>
      </w:tr>
      <w:tr w:rsidR="00FB3323">
        <w:tc>
          <w:tcPr>
            <w:tcW w:w="426" w:type="dxa"/>
            <w:vAlign w:val="center"/>
          </w:tcPr>
          <w:p w:rsidR="00FB3323" w:rsidRPr="005F1BD8" w:rsidRDefault="00FB3323" w:rsidP="005F1BD8">
            <w:pPr>
              <w:pStyle w:val="ListParagraph"/>
              <w:numPr>
                <w:ilvl w:val="0"/>
                <w:numId w:val="7"/>
              </w:numPr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FB3323" w:rsidRDefault="00FB3323" w:rsidP="00FB564E">
            <w:pPr>
              <w:widowControl w:val="0"/>
              <w:suppressAutoHyphens/>
              <w:autoSpaceDE w:val="0"/>
            </w:pPr>
            <w:r>
              <w:t>Zdalna diagnostyka systemu za pośrednictwem łącza internetowego.</w:t>
            </w:r>
          </w:p>
        </w:tc>
        <w:tc>
          <w:tcPr>
            <w:tcW w:w="1134" w:type="dxa"/>
            <w:vAlign w:val="center"/>
          </w:tcPr>
          <w:p w:rsidR="00FB3323" w:rsidRDefault="00FB3323" w:rsidP="00733F92">
            <w:pPr>
              <w:jc w:val="center"/>
            </w:pPr>
            <w:r>
              <w:t>TAK</w:t>
            </w:r>
          </w:p>
        </w:tc>
        <w:tc>
          <w:tcPr>
            <w:tcW w:w="1710" w:type="dxa"/>
            <w:vAlign w:val="center"/>
          </w:tcPr>
          <w:p w:rsidR="00FB3323" w:rsidRDefault="00FB3323" w:rsidP="00733F92">
            <w:pPr>
              <w:rPr>
                <w:lang w:val="it-IT"/>
              </w:rPr>
            </w:pPr>
          </w:p>
        </w:tc>
        <w:tc>
          <w:tcPr>
            <w:tcW w:w="2160" w:type="dxa"/>
            <w:gridSpan w:val="2"/>
            <w:vAlign w:val="center"/>
          </w:tcPr>
          <w:p w:rsidR="00FB3323" w:rsidRDefault="00FB3323" w:rsidP="00733F92">
            <w:pPr>
              <w:rPr>
                <w:lang w:val="it-IT"/>
              </w:rPr>
            </w:pPr>
            <w:r>
              <w:rPr>
                <w:sz w:val="16"/>
              </w:rPr>
              <w:t>Bez oceny</w:t>
            </w:r>
          </w:p>
        </w:tc>
      </w:tr>
      <w:tr w:rsidR="00FB3323">
        <w:tc>
          <w:tcPr>
            <w:tcW w:w="426" w:type="dxa"/>
            <w:vAlign w:val="center"/>
          </w:tcPr>
          <w:p w:rsidR="00FB3323" w:rsidRPr="005F1BD8" w:rsidRDefault="00FB3323" w:rsidP="005F1BD8">
            <w:pPr>
              <w:pStyle w:val="ListParagraph"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FB3323" w:rsidRDefault="00FB3323" w:rsidP="008E7AE2">
            <w:r>
              <w:t>Aktualny koszt zakupu i montażu lampy RTG (podać cenę brutto w euro) wiążący przez okres minimum 3 lat po upływie gwarancji na aparat.</w:t>
            </w:r>
          </w:p>
        </w:tc>
        <w:tc>
          <w:tcPr>
            <w:tcW w:w="1134" w:type="dxa"/>
            <w:vAlign w:val="center"/>
          </w:tcPr>
          <w:p w:rsidR="00FB3323" w:rsidRDefault="00FB3323" w:rsidP="00733F92">
            <w:pPr>
              <w:jc w:val="center"/>
            </w:pPr>
            <w:r>
              <w:t>podać</w:t>
            </w:r>
          </w:p>
        </w:tc>
        <w:tc>
          <w:tcPr>
            <w:tcW w:w="1710" w:type="dxa"/>
            <w:vAlign w:val="center"/>
          </w:tcPr>
          <w:p w:rsidR="00FB3323" w:rsidRDefault="00FB3323" w:rsidP="00733F92"/>
        </w:tc>
        <w:tc>
          <w:tcPr>
            <w:tcW w:w="2160" w:type="dxa"/>
            <w:gridSpan w:val="2"/>
            <w:vAlign w:val="center"/>
          </w:tcPr>
          <w:p w:rsidR="00FB3323" w:rsidRDefault="00FB3323" w:rsidP="00733F92">
            <w:pPr>
              <w:rPr>
                <w:sz w:val="16"/>
              </w:rPr>
            </w:pPr>
            <w:r>
              <w:rPr>
                <w:sz w:val="16"/>
              </w:rPr>
              <w:t xml:space="preserve">najmniejsza wartość 250, </w:t>
            </w:r>
          </w:p>
          <w:p w:rsidR="00FB3323" w:rsidRDefault="00FB3323" w:rsidP="00733F92">
            <w:pPr>
              <w:rPr>
                <w:sz w:val="16"/>
              </w:rPr>
            </w:pPr>
            <w:r>
              <w:rPr>
                <w:sz w:val="16"/>
              </w:rPr>
              <w:t>inne proporcjonalnie mniej</w:t>
            </w:r>
          </w:p>
        </w:tc>
      </w:tr>
      <w:tr w:rsidR="00FB3323">
        <w:tc>
          <w:tcPr>
            <w:tcW w:w="426" w:type="dxa"/>
            <w:vAlign w:val="center"/>
          </w:tcPr>
          <w:p w:rsidR="00FB3323" w:rsidRPr="005F1BD8" w:rsidRDefault="00FB3323" w:rsidP="005F1BD8">
            <w:pPr>
              <w:pStyle w:val="ListParagraph"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FB3323" w:rsidRDefault="00FB3323" w:rsidP="00733F92">
            <w:r>
              <w:t>Zapewnienie bezpłatnych modyfikacji oprogramowania</w:t>
            </w:r>
          </w:p>
        </w:tc>
        <w:tc>
          <w:tcPr>
            <w:tcW w:w="1134" w:type="dxa"/>
            <w:vAlign w:val="center"/>
          </w:tcPr>
          <w:p w:rsidR="00FB3323" w:rsidRDefault="00FB3323" w:rsidP="00733F92">
            <w:pPr>
              <w:jc w:val="center"/>
            </w:pPr>
            <w:r>
              <w:t>TAK</w:t>
            </w:r>
          </w:p>
        </w:tc>
        <w:tc>
          <w:tcPr>
            <w:tcW w:w="1710" w:type="dxa"/>
            <w:vAlign w:val="center"/>
          </w:tcPr>
          <w:p w:rsidR="00FB3323" w:rsidRDefault="00FB3323" w:rsidP="00733F92"/>
        </w:tc>
        <w:tc>
          <w:tcPr>
            <w:tcW w:w="2160" w:type="dxa"/>
            <w:gridSpan w:val="2"/>
            <w:vAlign w:val="center"/>
          </w:tcPr>
          <w:p w:rsidR="00FB3323" w:rsidRDefault="00FB3323" w:rsidP="00733F92">
            <w:r>
              <w:rPr>
                <w:sz w:val="16"/>
              </w:rPr>
              <w:t>Bez oceny</w:t>
            </w:r>
          </w:p>
        </w:tc>
      </w:tr>
      <w:tr w:rsidR="00FB3323">
        <w:tc>
          <w:tcPr>
            <w:tcW w:w="426" w:type="dxa"/>
            <w:vAlign w:val="center"/>
          </w:tcPr>
          <w:p w:rsidR="00FB3323" w:rsidRPr="005F1BD8" w:rsidRDefault="00FB3323" w:rsidP="005F1BD8">
            <w:pPr>
              <w:pStyle w:val="ListParagraph"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FB3323" w:rsidRDefault="00FB3323" w:rsidP="00733F92">
            <w:r>
              <w:t>Możliwość zgłoszeń 24h/dobę i przez 365dni w roku</w:t>
            </w:r>
          </w:p>
        </w:tc>
        <w:tc>
          <w:tcPr>
            <w:tcW w:w="1134" w:type="dxa"/>
            <w:vAlign w:val="center"/>
          </w:tcPr>
          <w:p w:rsidR="00FB3323" w:rsidRDefault="00FB3323" w:rsidP="00733F92">
            <w:pPr>
              <w:jc w:val="center"/>
            </w:pPr>
            <w:r>
              <w:t>TAK</w:t>
            </w:r>
          </w:p>
        </w:tc>
        <w:tc>
          <w:tcPr>
            <w:tcW w:w="1710" w:type="dxa"/>
            <w:vAlign w:val="center"/>
          </w:tcPr>
          <w:p w:rsidR="00FB3323" w:rsidRDefault="00FB3323" w:rsidP="00733F92"/>
        </w:tc>
        <w:tc>
          <w:tcPr>
            <w:tcW w:w="2160" w:type="dxa"/>
            <w:gridSpan w:val="2"/>
            <w:vAlign w:val="center"/>
          </w:tcPr>
          <w:p w:rsidR="00FB3323" w:rsidRDefault="00FB3323" w:rsidP="00733F92">
            <w:r>
              <w:rPr>
                <w:sz w:val="16"/>
              </w:rPr>
              <w:t>Bez oceny</w:t>
            </w:r>
          </w:p>
        </w:tc>
      </w:tr>
      <w:tr w:rsidR="00FB3323">
        <w:tc>
          <w:tcPr>
            <w:tcW w:w="426" w:type="dxa"/>
            <w:vAlign w:val="center"/>
          </w:tcPr>
          <w:p w:rsidR="00FB3323" w:rsidRPr="005F1BD8" w:rsidRDefault="00FB3323" w:rsidP="005F1BD8">
            <w:pPr>
              <w:pStyle w:val="ListParagraph"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FB3323" w:rsidRDefault="00FB3323" w:rsidP="00733F92">
            <w:r>
              <w:t>Instrukcja obsługi w języku polskim na nośniku elektronicznym i w wersji papierowej do wszystkich oferowanych urządzeń i części systemu.</w:t>
            </w:r>
          </w:p>
        </w:tc>
        <w:tc>
          <w:tcPr>
            <w:tcW w:w="1134" w:type="dxa"/>
            <w:vAlign w:val="center"/>
          </w:tcPr>
          <w:p w:rsidR="00FB3323" w:rsidRDefault="00FB3323" w:rsidP="00733F92">
            <w:pPr>
              <w:jc w:val="center"/>
            </w:pPr>
            <w:r>
              <w:t>TAK</w:t>
            </w:r>
          </w:p>
        </w:tc>
        <w:tc>
          <w:tcPr>
            <w:tcW w:w="1710" w:type="dxa"/>
            <w:vAlign w:val="center"/>
          </w:tcPr>
          <w:p w:rsidR="00FB3323" w:rsidRDefault="00FB3323" w:rsidP="00733F92"/>
        </w:tc>
        <w:tc>
          <w:tcPr>
            <w:tcW w:w="2160" w:type="dxa"/>
            <w:gridSpan w:val="2"/>
            <w:vAlign w:val="center"/>
          </w:tcPr>
          <w:p w:rsidR="00FB3323" w:rsidRDefault="00FB3323" w:rsidP="00733F92">
            <w:r>
              <w:rPr>
                <w:sz w:val="16"/>
              </w:rPr>
              <w:t>Bez oceny</w:t>
            </w:r>
          </w:p>
        </w:tc>
      </w:tr>
      <w:tr w:rsidR="00FB3323">
        <w:trPr>
          <w:gridAfter w:val="1"/>
          <w:wAfter w:w="42" w:type="dxa"/>
          <w:cantSplit/>
        </w:trPr>
        <w:tc>
          <w:tcPr>
            <w:tcW w:w="9924" w:type="dxa"/>
            <w:gridSpan w:val="5"/>
            <w:vAlign w:val="center"/>
          </w:tcPr>
          <w:p w:rsidR="00FB3323" w:rsidRDefault="00FB3323" w:rsidP="00C97D51">
            <w:pPr>
              <w:rPr>
                <w:b/>
                <w:i/>
                <w:sz w:val="24"/>
              </w:rPr>
            </w:pPr>
          </w:p>
          <w:p w:rsidR="00FB3323" w:rsidRDefault="00FB3323" w:rsidP="00C97D51">
            <w:pPr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Łączna liczba punktów możliwa do zdobycia  :    1000  punktów</w:t>
            </w:r>
          </w:p>
          <w:p w:rsidR="00FB3323" w:rsidRDefault="00FB3323" w:rsidP="00733F92">
            <w:pPr>
              <w:rPr>
                <w:b/>
                <w:i/>
                <w:sz w:val="24"/>
              </w:rPr>
            </w:pPr>
            <w:r w:rsidRPr="00FB5C4E">
              <w:rPr>
                <w:sz w:val="24"/>
                <w:szCs w:val="24"/>
              </w:rPr>
              <w:t xml:space="preserve">Punkty zdobyte w tabeli „Warunki gwarancji i serwisu pogwarancyjnego” podstawia się do wzoru opisanego w dziale  </w:t>
            </w:r>
            <w:r w:rsidRPr="00A76E1E">
              <w:rPr>
                <w:sz w:val="24"/>
                <w:szCs w:val="24"/>
              </w:rPr>
              <w:t>XVIII  ust. 4, pkt. 2)  SIWZ</w:t>
            </w:r>
            <w:r w:rsidRPr="00FB5C4E">
              <w:rPr>
                <w:sz w:val="24"/>
                <w:szCs w:val="24"/>
              </w:rPr>
              <w:t xml:space="preserve"> </w:t>
            </w:r>
            <w:r w:rsidRPr="00FB5C4E">
              <w:rPr>
                <w:i/>
                <w:sz w:val="24"/>
              </w:rPr>
              <w:t>i wylicza wartość punktową za kryterium „warunki gwarancji”.</w:t>
            </w:r>
          </w:p>
        </w:tc>
      </w:tr>
    </w:tbl>
    <w:p w:rsidR="00FB3323" w:rsidRDefault="00FB3323" w:rsidP="00111649">
      <w:pPr>
        <w:rPr>
          <w:sz w:val="10"/>
        </w:rPr>
      </w:pPr>
    </w:p>
    <w:p w:rsidR="00FB3323" w:rsidRDefault="00FB3323" w:rsidP="00111649">
      <w:pPr>
        <w:pStyle w:val="BodyText3"/>
        <w:ind w:firstLine="709"/>
      </w:pPr>
    </w:p>
    <w:p w:rsidR="00FB3323" w:rsidRPr="00C405DB" w:rsidRDefault="00FB3323" w:rsidP="00111649">
      <w:pPr>
        <w:rPr>
          <w:sz w:val="24"/>
          <w:szCs w:val="24"/>
        </w:rPr>
      </w:pPr>
      <w:r w:rsidRPr="00C405DB">
        <w:rPr>
          <w:sz w:val="24"/>
          <w:szCs w:val="24"/>
        </w:rPr>
        <w:t xml:space="preserve">Proporcje </w:t>
      </w:r>
      <w:r>
        <w:rPr>
          <w:sz w:val="24"/>
          <w:szCs w:val="24"/>
        </w:rPr>
        <w:t>punktacji za oferowane parametry liczy się w powyższej tabeli wg wzoru:</w:t>
      </w:r>
    </w:p>
    <w:p w:rsidR="00FB3323" w:rsidRPr="008E5AC0" w:rsidRDefault="00FB3323" w:rsidP="00111649">
      <w:pPr>
        <w:pStyle w:val="BodyTextIndent2"/>
        <w:spacing w:line="240" w:lineRule="auto"/>
        <w:rPr>
          <w:sz w:val="24"/>
          <w:szCs w:val="24"/>
        </w:rPr>
      </w:pPr>
    </w:p>
    <w:p w:rsidR="00FB3323" w:rsidRPr="00624888" w:rsidRDefault="00FB3323" w:rsidP="00111649">
      <w:pPr>
        <w:pStyle w:val="BodyText"/>
        <w:rPr>
          <w:sz w:val="24"/>
        </w:rPr>
      </w:pPr>
      <w:r w:rsidRPr="00111649">
        <w:rPr>
          <w:sz w:val="24"/>
        </w:rPr>
        <w:t xml:space="preserve">                          </w:t>
      </w:r>
      <w:r w:rsidRPr="006D709D">
        <w:rPr>
          <w:sz w:val="24"/>
        </w:rPr>
        <w:t>W</w:t>
      </w:r>
      <w:r w:rsidRPr="006D709D">
        <w:rPr>
          <w:sz w:val="24"/>
          <w:vertAlign w:val="subscript"/>
        </w:rPr>
        <w:t xml:space="preserve"> of                                                                                                                 </w:t>
      </w:r>
      <w:r w:rsidRPr="00624888">
        <w:rPr>
          <w:sz w:val="24"/>
        </w:rPr>
        <w:t>W max</w:t>
      </w:r>
    </w:p>
    <w:p w:rsidR="00FB3323" w:rsidRPr="00111649" w:rsidRDefault="00FB3323" w:rsidP="00111649">
      <w:pPr>
        <w:pStyle w:val="BodyText"/>
        <w:rPr>
          <w:sz w:val="24"/>
        </w:rPr>
      </w:pPr>
      <w:r w:rsidRPr="00111649">
        <w:rPr>
          <w:sz w:val="24"/>
        </w:rPr>
        <w:t xml:space="preserve">Woc  =  </w:t>
      </w:r>
      <w:r w:rsidRPr="00111649">
        <w:rPr>
          <w:sz w:val="24"/>
          <w:vertAlign w:val="superscript"/>
        </w:rPr>
        <w:t>________________________</w:t>
      </w:r>
      <w:r w:rsidRPr="00111649">
        <w:rPr>
          <w:sz w:val="24"/>
        </w:rPr>
        <w:t xml:space="preserve">   x     R        lub             Woc  =  </w:t>
      </w:r>
      <w:r w:rsidRPr="00111649">
        <w:rPr>
          <w:sz w:val="24"/>
          <w:vertAlign w:val="superscript"/>
        </w:rPr>
        <w:t>________________________</w:t>
      </w:r>
      <w:r w:rsidRPr="00111649">
        <w:rPr>
          <w:sz w:val="24"/>
        </w:rPr>
        <w:t xml:space="preserve">    x      R</w:t>
      </w:r>
    </w:p>
    <w:p w:rsidR="00FB3323" w:rsidRPr="00111649" w:rsidRDefault="00FB3323" w:rsidP="00111649">
      <w:pPr>
        <w:rPr>
          <w:sz w:val="24"/>
          <w:vertAlign w:val="subscript"/>
        </w:rPr>
      </w:pPr>
      <w:r w:rsidRPr="00111649">
        <w:rPr>
          <w:sz w:val="24"/>
        </w:rPr>
        <w:t xml:space="preserve">                        W</w:t>
      </w:r>
      <w:r w:rsidRPr="00111649">
        <w:rPr>
          <w:sz w:val="24"/>
          <w:vertAlign w:val="subscript"/>
        </w:rPr>
        <w:t xml:space="preserve"> max                                                                                                                  </w:t>
      </w:r>
      <w:r w:rsidRPr="00111649">
        <w:rPr>
          <w:sz w:val="24"/>
        </w:rPr>
        <w:t>W</w:t>
      </w:r>
      <w:r w:rsidRPr="00111649">
        <w:rPr>
          <w:sz w:val="24"/>
          <w:vertAlign w:val="subscript"/>
        </w:rPr>
        <w:t xml:space="preserve"> of</w:t>
      </w:r>
    </w:p>
    <w:p w:rsidR="00FB3323" w:rsidRPr="00111649" w:rsidRDefault="00FB3323" w:rsidP="00111649">
      <w:pPr>
        <w:pStyle w:val="Heading5"/>
      </w:pPr>
      <w:r w:rsidRPr="00111649">
        <w:t>Gdzie :</w:t>
      </w:r>
    </w:p>
    <w:p w:rsidR="00FB3323" w:rsidRDefault="00FB3323" w:rsidP="00111649">
      <w:pPr>
        <w:ind w:left="840"/>
        <w:rPr>
          <w:sz w:val="24"/>
        </w:rPr>
      </w:pPr>
      <w:r>
        <w:rPr>
          <w:sz w:val="24"/>
        </w:rPr>
        <w:t xml:space="preserve">Woc     -  wartość oceniana  w danej pozycji, </w:t>
      </w:r>
    </w:p>
    <w:p w:rsidR="00FB3323" w:rsidRPr="001D3A27" w:rsidRDefault="00FB3323" w:rsidP="00111649">
      <w:pPr>
        <w:ind w:left="840"/>
        <w:rPr>
          <w:color w:val="FF6600"/>
          <w:sz w:val="24"/>
        </w:rPr>
      </w:pPr>
      <w:r>
        <w:rPr>
          <w:sz w:val="24"/>
        </w:rPr>
        <w:t>W</w:t>
      </w:r>
      <w:r>
        <w:rPr>
          <w:sz w:val="24"/>
          <w:vertAlign w:val="subscript"/>
        </w:rPr>
        <w:t>of</w:t>
      </w:r>
      <w:r>
        <w:rPr>
          <w:sz w:val="24"/>
        </w:rPr>
        <w:t xml:space="preserve">      -  oferowana wartość  w danej pozycji,</w:t>
      </w:r>
    </w:p>
    <w:p w:rsidR="00FB3323" w:rsidRDefault="00FB3323" w:rsidP="00111649">
      <w:pPr>
        <w:tabs>
          <w:tab w:val="left" w:pos="851"/>
        </w:tabs>
        <w:rPr>
          <w:sz w:val="24"/>
        </w:rPr>
      </w:pPr>
      <w:r>
        <w:rPr>
          <w:sz w:val="24"/>
        </w:rPr>
        <w:t xml:space="preserve">              W</w:t>
      </w:r>
      <w:r>
        <w:rPr>
          <w:sz w:val="24"/>
          <w:vertAlign w:val="subscript"/>
        </w:rPr>
        <w:t>max</w:t>
      </w:r>
      <w:r>
        <w:rPr>
          <w:sz w:val="24"/>
        </w:rPr>
        <w:t xml:space="preserve">   -  najwyższa wartość w danej pozycji, </w:t>
      </w:r>
    </w:p>
    <w:p w:rsidR="00FB3323" w:rsidRDefault="00FB3323" w:rsidP="00111649">
      <w:pPr>
        <w:pStyle w:val="BodyText"/>
        <w:ind w:left="708"/>
        <w:rPr>
          <w:sz w:val="24"/>
        </w:rPr>
      </w:pPr>
      <w:r>
        <w:rPr>
          <w:sz w:val="24"/>
        </w:rPr>
        <w:t xml:space="preserve">  R         -  ranga – wartość procentowa w danej pozycji określona w kolumnie nr 5</w:t>
      </w:r>
    </w:p>
    <w:p w:rsidR="00FB3323" w:rsidRPr="00B5654C" w:rsidRDefault="00FB3323" w:rsidP="00111649">
      <w:pPr>
        <w:pStyle w:val="BodyText"/>
        <w:ind w:left="708"/>
        <w:rPr>
          <w:sz w:val="24"/>
        </w:rPr>
      </w:pPr>
      <w:r w:rsidRPr="00B5654C">
        <w:rPr>
          <w:sz w:val="24"/>
        </w:rPr>
        <w:t xml:space="preserve">                 „</w:t>
      </w:r>
      <w:r w:rsidRPr="00B5654C">
        <w:rPr>
          <w:sz w:val="24"/>
          <w:szCs w:val="24"/>
        </w:rPr>
        <w:t>Sposób przyznawania punktów”.</w:t>
      </w:r>
    </w:p>
    <w:p w:rsidR="00FB3323" w:rsidRDefault="00FB3323" w:rsidP="00111649">
      <w:pPr>
        <w:pStyle w:val="BodyText3"/>
        <w:rPr>
          <w:sz w:val="24"/>
          <w:szCs w:val="24"/>
        </w:rPr>
      </w:pPr>
    </w:p>
    <w:p w:rsidR="00FB3323" w:rsidRDefault="00FB3323" w:rsidP="00111649">
      <w:pPr>
        <w:pStyle w:val="BodyText3"/>
        <w:rPr>
          <w:sz w:val="24"/>
          <w:szCs w:val="24"/>
        </w:rPr>
      </w:pPr>
    </w:p>
    <w:p w:rsidR="00FB3323" w:rsidRDefault="00FB3323" w:rsidP="00111649">
      <w:pPr>
        <w:pStyle w:val="BodyText3"/>
        <w:rPr>
          <w:sz w:val="24"/>
          <w:szCs w:val="24"/>
        </w:rPr>
      </w:pPr>
    </w:p>
    <w:p w:rsidR="00FB3323" w:rsidRDefault="00FB3323" w:rsidP="00111649">
      <w:pPr>
        <w:pStyle w:val="BodyText3"/>
        <w:rPr>
          <w:sz w:val="24"/>
          <w:szCs w:val="24"/>
        </w:rPr>
      </w:pPr>
    </w:p>
    <w:p w:rsidR="00FB3323" w:rsidRDefault="00FB3323" w:rsidP="00111649">
      <w:pPr>
        <w:pStyle w:val="BodyText3"/>
        <w:rPr>
          <w:sz w:val="24"/>
          <w:szCs w:val="24"/>
        </w:rPr>
      </w:pPr>
    </w:p>
    <w:p w:rsidR="00FB3323" w:rsidRDefault="00FB3323" w:rsidP="00111649">
      <w:pPr>
        <w:pStyle w:val="BodyText"/>
        <w:spacing w:line="360" w:lineRule="auto"/>
      </w:pPr>
      <w:r>
        <w:t>...................................</w:t>
      </w:r>
      <w:r>
        <w:tab/>
      </w:r>
      <w:r>
        <w:tab/>
      </w:r>
      <w:r>
        <w:tab/>
      </w:r>
      <w:r>
        <w:tab/>
      </w:r>
      <w:r>
        <w:tab/>
      </w:r>
      <w:r>
        <w:tab/>
        <w:t>.........................................................</w:t>
      </w:r>
    </w:p>
    <w:p w:rsidR="00FB3323" w:rsidRDefault="00FB3323" w:rsidP="00111649">
      <w:pPr>
        <w:pStyle w:val="BodyText"/>
        <w:spacing w:line="360" w:lineRule="auto"/>
      </w:pPr>
      <w:r>
        <w:t xml:space="preserve"> (miejscowość i data )                                               </w:t>
      </w:r>
      <w:r>
        <w:tab/>
      </w:r>
      <w:r>
        <w:tab/>
        <w:t xml:space="preserve"> </w:t>
      </w:r>
      <w:r>
        <w:tab/>
        <w:t xml:space="preserve"> (pieczątka i podpis osoby upoważ.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>
        <w:tab/>
        <w:t>do reprezentowania Wykonawcy)</w:t>
      </w:r>
    </w:p>
    <w:p w:rsidR="00FB3323" w:rsidRDefault="00FB3323" w:rsidP="00111649">
      <w:pPr>
        <w:pStyle w:val="BodyText"/>
        <w:spacing w:line="360" w:lineRule="auto"/>
      </w:pPr>
    </w:p>
    <w:sectPr w:rsidR="00FB3323" w:rsidSect="00D92A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32904"/>
    <w:multiLevelType w:val="hybridMultilevel"/>
    <w:tmpl w:val="E70A13BE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182F0B9E"/>
    <w:multiLevelType w:val="multilevel"/>
    <w:tmpl w:val="3514AC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87B37AD"/>
    <w:multiLevelType w:val="singleLevel"/>
    <w:tmpl w:val="44E8E60C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37057AF7"/>
    <w:multiLevelType w:val="hybridMultilevel"/>
    <w:tmpl w:val="3514AC9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9C77DB4"/>
    <w:multiLevelType w:val="hybridMultilevel"/>
    <w:tmpl w:val="4E243F0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DB8377B"/>
    <w:multiLevelType w:val="hybridMultilevel"/>
    <w:tmpl w:val="2B62CEA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58AAD57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5E28787F"/>
    <w:multiLevelType w:val="hybridMultilevel"/>
    <w:tmpl w:val="D332A9B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3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00594"/>
    <w:rsid w:val="00011948"/>
    <w:rsid w:val="000403CF"/>
    <w:rsid w:val="0006136C"/>
    <w:rsid w:val="000748BF"/>
    <w:rsid w:val="000B2B82"/>
    <w:rsid w:val="000D4A05"/>
    <w:rsid w:val="00101F40"/>
    <w:rsid w:val="00111649"/>
    <w:rsid w:val="00143029"/>
    <w:rsid w:val="001700B0"/>
    <w:rsid w:val="0017686B"/>
    <w:rsid w:val="00190C52"/>
    <w:rsid w:val="00194DD0"/>
    <w:rsid w:val="00195958"/>
    <w:rsid w:val="001A22BA"/>
    <w:rsid w:val="001A6436"/>
    <w:rsid w:val="001B4AB3"/>
    <w:rsid w:val="001B581E"/>
    <w:rsid w:val="001D34B9"/>
    <w:rsid w:val="001D3A27"/>
    <w:rsid w:val="001D7D54"/>
    <w:rsid w:val="001E12F4"/>
    <w:rsid w:val="001E3158"/>
    <w:rsid w:val="00200594"/>
    <w:rsid w:val="002132D4"/>
    <w:rsid w:val="002525EF"/>
    <w:rsid w:val="00266C75"/>
    <w:rsid w:val="002C2D31"/>
    <w:rsid w:val="002F13B7"/>
    <w:rsid w:val="00311072"/>
    <w:rsid w:val="00345821"/>
    <w:rsid w:val="0035116D"/>
    <w:rsid w:val="00361CBD"/>
    <w:rsid w:val="00370E14"/>
    <w:rsid w:val="00374CC1"/>
    <w:rsid w:val="00380D23"/>
    <w:rsid w:val="00387FC3"/>
    <w:rsid w:val="0039391C"/>
    <w:rsid w:val="003E421D"/>
    <w:rsid w:val="004061C5"/>
    <w:rsid w:val="00420387"/>
    <w:rsid w:val="00444CE5"/>
    <w:rsid w:val="0045580C"/>
    <w:rsid w:val="004609AD"/>
    <w:rsid w:val="00496DC4"/>
    <w:rsid w:val="004A2F3B"/>
    <w:rsid w:val="004B6648"/>
    <w:rsid w:val="004B7A1D"/>
    <w:rsid w:val="004D61DD"/>
    <w:rsid w:val="004E3B4B"/>
    <w:rsid w:val="005245AA"/>
    <w:rsid w:val="0052748F"/>
    <w:rsid w:val="00546429"/>
    <w:rsid w:val="0055423C"/>
    <w:rsid w:val="00581680"/>
    <w:rsid w:val="005B46AA"/>
    <w:rsid w:val="005D58CB"/>
    <w:rsid w:val="005F1BD8"/>
    <w:rsid w:val="0060290E"/>
    <w:rsid w:val="00624197"/>
    <w:rsid w:val="00624888"/>
    <w:rsid w:val="006260F1"/>
    <w:rsid w:val="00631C34"/>
    <w:rsid w:val="00684B48"/>
    <w:rsid w:val="006B53A4"/>
    <w:rsid w:val="006D709D"/>
    <w:rsid w:val="00700148"/>
    <w:rsid w:val="00703C09"/>
    <w:rsid w:val="00724024"/>
    <w:rsid w:val="00733F92"/>
    <w:rsid w:val="0074419B"/>
    <w:rsid w:val="007749DB"/>
    <w:rsid w:val="00781330"/>
    <w:rsid w:val="00793E7B"/>
    <w:rsid w:val="007C6CE0"/>
    <w:rsid w:val="00836D51"/>
    <w:rsid w:val="0084331B"/>
    <w:rsid w:val="008651D3"/>
    <w:rsid w:val="00865E6C"/>
    <w:rsid w:val="0087343F"/>
    <w:rsid w:val="008C43C4"/>
    <w:rsid w:val="008C59F7"/>
    <w:rsid w:val="008D75C6"/>
    <w:rsid w:val="008E5AC0"/>
    <w:rsid w:val="008E7AE2"/>
    <w:rsid w:val="008F0AC8"/>
    <w:rsid w:val="008F62B6"/>
    <w:rsid w:val="00924E47"/>
    <w:rsid w:val="00965F81"/>
    <w:rsid w:val="00985CF2"/>
    <w:rsid w:val="009D1454"/>
    <w:rsid w:val="009D53E5"/>
    <w:rsid w:val="009E1354"/>
    <w:rsid w:val="009F3D58"/>
    <w:rsid w:val="009F43E4"/>
    <w:rsid w:val="00A120AF"/>
    <w:rsid w:val="00A76E1E"/>
    <w:rsid w:val="00A82235"/>
    <w:rsid w:val="00A91A38"/>
    <w:rsid w:val="00AA1CB3"/>
    <w:rsid w:val="00AC6076"/>
    <w:rsid w:val="00B14240"/>
    <w:rsid w:val="00B238A2"/>
    <w:rsid w:val="00B24BF8"/>
    <w:rsid w:val="00B32D2A"/>
    <w:rsid w:val="00B35620"/>
    <w:rsid w:val="00B408AD"/>
    <w:rsid w:val="00B53052"/>
    <w:rsid w:val="00B5654C"/>
    <w:rsid w:val="00B6498F"/>
    <w:rsid w:val="00B6563C"/>
    <w:rsid w:val="00B85D78"/>
    <w:rsid w:val="00B94FD3"/>
    <w:rsid w:val="00B95D95"/>
    <w:rsid w:val="00BA48E4"/>
    <w:rsid w:val="00BB4BF0"/>
    <w:rsid w:val="00BC00A9"/>
    <w:rsid w:val="00BC5261"/>
    <w:rsid w:val="00BE5FB1"/>
    <w:rsid w:val="00C06568"/>
    <w:rsid w:val="00C16FCF"/>
    <w:rsid w:val="00C3763B"/>
    <w:rsid w:val="00C405DB"/>
    <w:rsid w:val="00C864BA"/>
    <w:rsid w:val="00C97D51"/>
    <w:rsid w:val="00CB0B29"/>
    <w:rsid w:val="00CE6284"/>
    <w:rsid w:val="00D06BEC"/>
    <w:rsid w:val="00D749E5"/>
    <w:rsid w:val="00D810F9"/>
    <w:rsid w:val="00D92A55"/>
    <w:rsid w:val="00DA7438"/>
    <w:rsid w:val="00DB0CD1"/>
    <w:rsid w:val="00DB7978"/>
    <w:rsid w:val="00DB7C1E"/>
    <w:rsid w:val="00DC236F"/>
    <w:rsid w:val="00DE4FA1"/>
    <w:rsid w:val="00DF154C"/>
    <w:rsid w:val="00DF61E2"/>
    <w:rsid w:val="00DF6B0C"/>
    <w:rsid w:val="00E017F8"/>
    <w:rsid w:val="00E31762"/>
    <w:rsid w:val="00E81E39"/>
    <w:rsid w:val="00ED2595"/>
    <w:rsid w:val="00ED6F3A"/>
    <w:rsid w:val="00EE7787"/>
    <w:rsid w:val="00EF15A3"/>
    <w:rsid w:val="00EF799C"/>
    <w:rsid w:val="00F05823"/>
    <w:rsid w:val="00F24B6A"/>
    <w:rsid w:val="00F269E0"/>
    <w:rsid w:val="00F55F64"/>
    <w:rsid w:val="00F634DB"/>
    <w:rsid w:val="00F749B6"/>
    <w:rsid w:val="00F8331C"/>
    <w:rsid w:val="00F9284B"/>
    <w:rsid w:val="00FA6708"/>
    <w:rsid w:val="00FB3323"/>
    <w:rsid w:val="00FB564E"/>
    <w:rsid w:val="00FB5C4E"/>
    <w:rsid w:val="00FB7F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09AD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60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609A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F3CC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F3CC3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BodyText3">
    <w:name w:val="Body Text 3"/>
    <w:basedOn w:val="Normal"/>
    <w:link w:val="BodyText3Char"/>
    <w:uiPriority w:val="99"/>
    <w:rsid w:val="004609AD"/>
    <w:rPr>
      <w:b/>
      <w:sz w:val="28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F3CC3"/>
    <w:rPr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4609A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F3CC3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4609A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F3CC3"/>
    <w:rPr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4609A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F3CC3"/>
    <w:rPr>
      <w:sz w:val="20"/>
      <w:szCs w:val="20"/>
    </w:rPr>
  </w:style>
  <w:style w:type="paragraph" w:customStyle="1" w:styleId="FR1">
    <w:name w:val="FR1"/>
    <w:uiPriority w:val="99"/>
    <w:rsid w:val="004609AD"/>
    <w:pPr>
      <w:widowControl w:val="0"/>
      <w:spacing w:before="320"/>
      <w:jc w:val="center"/>
    </w:pPr>
    <w:rPr>
      <w:rFonts w:ascii="Arial" w:hAnsi="Arial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B238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3CC3"/>
    <w:rPr>
      <w:sz w:val="0"/>
      <w:szCs w:val="0"/>
    </w:rPr>
  </w:style>
  <w:style w:type="paragraph" w:customStyle="1" w:styleId="ZnakZnakZnak">
    <w:name w:val="Znak Znak Znak"/>
    <w:basedOn w:val="Normal"/>
    <w:uiPriority w:val="99"/>
    <w:rsid w:val="00BB4BF0"/>
    <w:rPr>
      <w:sz w:val="24"/>
      <w:szCs w:val="24"/>
    </w:rPr>
  </w:style>
  <w:style w:type="paragraph" w:customStyle="1" w:styleId="ZnakZnak">
    <w:name w:val="Znak Znak"/>
    <w:basedOn w:val="Normal"/>
    <w:uiPriority w:val="99"/>
    <w:rsid w:val="006260F1"/>
    <w:rPr>
      <w:sz w:val="24"/>
      <w:szCs w:val="24"/>
    </w:rPr>
  </w:style>
  <w:style w:type="paragraph" w:styleId="ListParagraph">
    <w:name w:val="List Paragraph"/>
    <w:basedOn w:val="Normal"/>
    <w:uiPriority w:val="99"/>
    <w:qFormat/>
    <w:rsid w:val="005F1B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</TotalTime>
  <Pages>2</Pages>
  <Words>600</Words>
  <Characters>3603</Characters>
  <Application>Microsoft Office Outlook</Application>
  <DocSecurity>0</DocSecurity>
  <Lines>0</Lines>
  <Paragraphs>0</Paragraphs>
  <ScaleCrop>false</ScaleCrop>
  <Company>spzoz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spzoz</dc:creator>
  <cp:keywords/>
  <dc:description/>
  <cp:lastModifiedBy>serwis</cp:lastModifiedBy>
  <cp:revision>5</cp:revision>
  <cp:lastPrinted>2017-12-14T12:06:00Z</cp:lastPrinted>
  <dcterms:created xsi:type="dcterms:W3CDTF">2020-08-16T19:37:00Z</dcterms:created>
  <dcterms:modified xsi:type="dcterms:W3CDTF">2020-08-31T11:09:00Z</dcterms:modified>
</cp:coreProperties>
</file>