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77" w:rsidRDefault="00126177" w:rsidP="0071607C">
      <w:pPr>
        <w:pStyle w:val="BodyText3"/>
        <w:ind w:left="6372" w:firstLine="708"/>
        <w:jc w:val="center"/>
        <w:rPr>
          <w:b w:val="0"/>
          <w:sz w:val="24"/>
          <w:szCs w:val="24"/>
        </w:rPr>
      </w:pPr>
      <w:r w:rsidRPr="00C16FCF">
        <w:rPr>
          <w:b w:val="0"/>
          <w:sz w:val="24"/>
          <w:szCs w:val="24"/>
        </w:rPr>
        <w:t xml:space="preserve">Załącznik nr </w:t>
      </w:r>
      <w:r>
        <w:rPr>
          <w:b w:val="0"/>
          <w:sz w:val="24"/>
          <w:szCs w:val="24"/>
        </w:rPr>
        <w:t>6</w:t>
      </w:r>
    </w:p>
    <w:p w:rsidR="00126177" w:rsidRDefault="00126177" w:rsidP="00425D39">
      <w:pPr>
        <w:pStyle w:val="BodyText3"/>
        <w:rPr>
          <w:b w:val="0"/>
          <w:sz w:val="24"/>
        </w:rPr>
      </w:pPr>
      <w:r w:rsidRPr="005D04C2">
        <w:rPr>
          <w:b w:val="0"/>
          <w:sz w:val="24"/>
          <w:highlight w:val="yellow"/>
        </w:rPr>
        <w:t>Załącznik wspólny do wszystkich pakietów.</w:t>
      </w:r>
    </w:p>
    <w:p w:rsidR="00126177" w:rsidRDefault="00126177" w:rsidP="00425D39">
      <w:pPr>
        <w:pStyle w:val="BodyText3"/>
        <w:rPr>
          <w:b w:val="0"/>
          <w:sz w:val="24"/>
          <w:szCs w:val="24"/>
        </w:rPr>
      </w:pPr>
      <w:r w:rsidRPr="003715BC">
        <w:rPr>
          <w:b w:val="0"/>
          <w:sz w:val="24"/>
          <w:szCs w:val="24"/>
          <w:highlight w:val="yellow"/>
        </w:rPr>
        <w:t>Należy wypełnić dla każdego pakietu oddzielnie</w:t>
      </w:r>
    </w:p>
    <w:p w:rsidR="00126177" w:rsidRDefault="00126177" w:rsidP="0071607C">
      <w:pPr>
        <w:pStyle w:val="BodyText3"/>
        <w:jc w:val="both"/>
        <w:rPr>
          <w:i/>
          <w:sz w:val="24"/>
          <w:szCs w:val="24"/>
        </w:rPr>
      </w:pPr>
    </w:p>
    <w:p w:rsidR="00126177" w:rsidRPr="0071607C" w:rsidRDefault="00126177" w:rsidP="0071607C">
      <w:pPr>
        <w:pStyle w:val="BodyText3"/>
        <w:jc w:val="center"/>
        <w:rPr>
          <w:i/>
          <w:u w:val="single"/>
        </w:rPr>
      </w:pPr>
      <w:r w:rsidRPr="0071607C">
        <w:rPr>
          <w:i/>
          <w:sz w:val="24"/>
          <w:szCs w:val="24"/>
          <w:u w:val="single"/>
        </w:rPr>
        <w:t>Należy wypełnić dla każdego pakietu oddzielnie</w:t>
      </w:r>
    </w:p>
    <w:p w:rsidR="00126177" w:rsidRDefault="00126177" w:rsidP="004609AD">
      <w:pPr>
        <w:pStyle w:val="BodyText3"/>
        <w:jc w:val="center"/>
      </w:pPr>
    </w:p>
    <w:p w:rsidR="00126177" w:rsidRPr="00311072" w:rsidRDefault="00126177">
      <w:pPr>
        <w:rPr>
          <w:sz w:val="16"/>
          <w:szCs w:val="16"/>
        </w:rPr>
      </w:pPr>
    </w:p>
    <w:p w:rsidR="00126177" w:rsidRDefault="00126177" w:rsidP="00111649">
      <w:pPr>
        <w:pStyle w:val="BodyText3"/>
        <w:jc w:val="center"/>
      </w:pPr>
      <w:r>
        <w:t xml:space="preserve">Warunki gwarancji i serwisu pogwarancyjnego </w:t>
      </w:r>
    </w:p>
    <w:p w:rsidR="00126177" w:rsidRPr="00425D39" w:rsidRDefault="00126177" w:rsidP="00111649">
      <w:pPr>
        <w:pStyle w:val="BodyText3"/>
        <w:jc w:val="center"/>
      </w:pPr>
    </w:p>
    <w:p w:rsidR="00126177" w:rsidRPr="00425D39" w:rsidRDefault="00126177" w:rsidP="00C97D51">
      <w:pPr>
        <w:pStyle w:val="BodyText3"/>
        <w:rPr>
          <w:bCs/>
          <w:sz w:val="24"/>
        </w:rPr>
      </w:pPr>
      <w:r w:rsidRPr="00425D39">
        <w:rPr>
          <w:b w:val="0"/>
          <w:sz w:val="24"/>
        </w:rPr>
        <w:t>Składając ofertę w przetargu na dostawę  …………………………………………………….</w:t>
      </w:r>
      <w:r w:rsidRPr="00425D39">
        <w:rPr>
          <w:bCs/>
          <w:sz w:val="24"/>
        </w:rPr>
        <w:t xml:space="preserve"> </w:t>
      </w:r>
    </w:p>
    <w:p w:rsidR="00126177" w:rsidRPr="00425D39" w:rsidRDefault="00126177" w:rsidP="00C97D51">
      <w:pPr>
        <w:pStyle w:val="BodyText3"/>
        <w:rPr>
          <w:bCs/>
          <w:i/>
          <w:sz w:val="16"/>
          <w:szCs w:val="16"/>
        </w:rPr>
      </w:pP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</w:r>
      <w:r w:rsidRPr="00425D39">
        <w:rPr>
          <w:bCs/>
          <w:i/>
          <w:sz w:val="16"/>
          <w:szCs w:val="16"/>
        </w:rPr>
        <w:tab/>
        <w:t xml:space="preserve">                 Wpisać nazwę pakietu(sprzętu)</w:t>
      </w:r>
    </w:p>
    <w:p w:rsidR="00126177" w:rsidRPr="00425D39" w:rsidRDefault="00126177" w:rsidP="00C97D51">
      <w:pPr>
        <w:pStyle w:val="BodyText3"/>
        <w:rPr>
          <w:bCs/>
          <w:sz w:val="16"/>
          <w:szCs w:val="16"/>
        </w:rPr>
      </w:pPr>
    </w:p>
    <w:p w:rsidR="00126177" w:rsidRPr="00425D39" w:rsidRDefault="00126177" w:rsidP="00C97D51">
      <w:pPr>
        <w:pStyle w:val="BodyText3"/>
        <w:rPr>
          <w:b w:val="0"/>
          <w:sz w:val="24"/>
        </w:rPr>
      </w:pPr>
      <w:r w:rsidRPr="00425D39">
        <w:rPr>
          <w:bCs/>
          <w:sz w:val="24"/>
        </w:rPr>
        <w:t xml:space="preserve">pakiet nr  ………..……       </w:t>
      </w:r>
      <w:r w:rsidRPr="00425D39">
        <w:rPr>
          <w:b w:val="0"/>
          <w:sz w:val="24"/>
        </w:rPr>
        <w:t xml:space="preserve">oświadczam , że oferuję następujące warunki gwarancji                </w:t>
      </w:r>
    </w:p>
    <w:p w:rsidR="00126177" w:rsidRPr="00425D39" w:rsidRDefault="00126177" w:rsidP="00C97D51">
      <w:pPr>
        <w:pStyle w:val="BodyText3"/>
        <w:rPr>
          <w:b w:val="0"/>
          <w:i/>
          <w:sz w:val="16"/>
          <w:szCs w:val="16"/>
        </w:rPr>
      </w:pPr>
      <w:r w:rsidRPr="00425D39">
        <w:rPr>
          <w:b w:val="0"/>
          <w:i/>
          <w:sz w:val="16"/>
          <w:szCs w:val="16"/>
        </w:rPr>
        <w:t xml:space="preserve">                          wpisać nr pakietu</w:t>
      </w:r>
    </w:p>
    <w:p w:rsidR="00126177" w:rsidRPr="00425D39" w:rsidRDefault="00126177" w:rsidP="00C97D51">
      <w:pPr>
        <w:pStyle w:val="BodyText3"/>
        <w:rPr>
          <w:b w:val="0"/>
          <w:sz w:val="16"/>
          <w:szCs w:val="16"/>
        </w:rPr>
      </w:pPr>
    </w:p>
    <w:p w:rsidR="00126177" w:rsidRPr="00425D39" w:rsidRDefault="00126177" w:rsidP="00C97D51">
      <w:pPr>
        <w:pStyle w:val="BodyText3"/>
        <w:rPr>
          <w:b w:val="0"/>
          <w:sz w:val="24"/>
        </w:rPr>
      </w:pPr>
      <w:r w:rsidRPr="00425D39">
        <w:rPr>
          <w:b w:val="0"/>
          <w:sz w:val="24"/>
        </w:rPr>
        <w:t xml:space="preserve">i serwisu pogwarancyjnego </w:t>
      </w:r>
    </w:p>
    <w:p w:rsidR="00126177" w:rsidRPr="00425D39" w:rsidRDefault="00126177" w:rsidP="00111649"/>
    <w:p w:rsidR="00126177" w:rsidRPr="00425D39" w:rsidRDefault="00126177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4536"/>
        <w:gridCol w:w="1134"/>
        <w:gridCol w:w="1701"/>
        <w:gridCol w:w="2127"/>
      </w:tblGrid>
      <w:tr w:rsidR="00126177" w:rsidTr="003B2DD5">
        <w:tc>
          <w:tcPr>
            <w:tcW w:w="9924" w:type="dxa"/>
            <w:gridSpan w:val="5"/>
            <w:vAlign w:val="center"/>
          </w:tcPr>
          <w:p w:rsidR="00126177" w:rsidRPr="000D4A05" w:rsidRDefault="00126177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126177" w:rsidRPr="000D4A05" w:rsidRDefault="00126177" w:rsidP="00733F92">
            <w:pPr>
              <w:pStyle w:val="BodyText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126177" w:rsidRPr="000D4A05" w:rsidRDefault="00126177" w:rsidP="00733F92">
            <w:pPr>
              <w:rPr>
                <w:sz w:val="24"/>
              </w:rPr>
            </w:pP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Default="00126177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126177" w:rsidRDefault="00126177" w:rsidP="00733F92">
            <w:pPr>
              <w:pStyle w:val="Heading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01" w:type="dxa"/>
            <w:vAlign w:val="center"/>
          </w:tcPr>
          <w:p w:rsidR="00126177" w:rsidRDefault="00126177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27" w:type="dxa"/>
            <w:vAlign w:val="center"/>
          </w:tcPr>
          <w:p w:rsidR="00126177" w:rsidRDefault="00126177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Default="00126177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126177" w:rsidRPr="00B94FD3" w:rsidRDefault="00126177" w:rsidP="00733F92">
            <w:pPr>
              <w:pStyle w:val="Heading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126177" w:rsidRDefault="00126177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:rsidR="00126177" w:rsidRDefault="00126177" w:rsidP="00733F92">
            <w:pPr>
              <w:jc w:val="center"/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>5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08310A">
            <w:r>
              <w:t xml:space="preserve">Pełna gwarancja urządzenia wykonywana przez autoryzowany serwis producenta   liczona od daty odbioru przedmiotu umowy.  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800, </w:t>
            </w:r>
          </w:p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266C75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126177" w:rsidRDefault="00126177" w:rsidP="00266C75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126177" w:rsidRDefault="00126177" w:rsidP="00266C75"/>
        </w:tc>
        <w:tc>
          <w:tcPr>
            <w:tcW w:w="2127" w:type="dxa"/>
            <w:vAlign w:val="center"/>
          </w:tcPr>
          <w:p w:rsidR="00126177" w:rsidRDefault="00126177" w:rsidP="00266C75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≤ 48 h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 pkt, </w:t>
            </w:r>
          </w:p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≤  5 dni</w:t>
            </w:r>
          </w:p>
          <w:p w:rsidR="00126177" w:rsidRDefault="00126177" w:rsidP="00733F92">
            <w:pPr>
              <w:jc w:val="center"/>
            </w:pPr>
            <w:r>
              <w:t>roboczych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126177" w:rsidTr="00BC4008">
        <w:tc>
          <w:tcPr>
            <w:tcW w:w="426" w:type="dxa"/>
            <w:vAlign w:val="center"/>
          </w:tcPr>
          <w:p w:rsidR="00126177" w:rsidRPr="005F1BD8" w:rsidRDefault="00126177" w:rsidP="00BC400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Pr="0071607C" w:rsidRDefault="00126177" w:rsidP="0071607C">
            <w:pPr>
              <w:pStyle w:val="BodyText"/>
              <w:tabs>
                <w:tab w:val="left" w:pos="360"/>
              </w:tabs>
              <w:suppressAutoHyphens/>
              <w:spacing w:after="0"/>
            </w:pPr>
            <w:r w:rsidRPr="0071607C">
              <w:rPr>
                <w:bCs/>
              </w:rPr>
              <w:t>Jeśli usunięcie awarii we wskazanym czasie jest niemożliwe, Wykonawca na czas naprawy zobowiązany jest do dostarczenia Zamawiającemu, bez dodatkowego wynagrodzenia, aparatu/urządzenia  zastępczego, o parametrach i funkcjonalnościach nie gorszych niż dostarczone w ramach przedmiotu umowy oraz przeprowadzi instruktarz stanowiskowy personelu Zamawiającego, zapewniający personelowi Zamawiającego umiejętność obsługi aparatury/urządzenia zastępczego lub jeżeli dostawa aparatu/urządzenia zastępczego nie będzie możliwa to gwarancja będzie przedłużona o 3 dni za każdy dzień zwłoki w naprawie.</w:t>
            </w:r>
          </w:p>
        </w:tc>
        <w:tc>
          <w:tcPr>
            <w:tcW w:w="1134" w:type="dxa"/>
            <w:vAlign w:val="center"/>
          </w:tcPr>
          <w:p w:rsidR="00126177" w:rsidRDefault="00126177" w:rsidP="00BC4008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BC4008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126177" w:rsidRDefault="00126177" w:rsidP="00BC4008">
            <w:pPr>
              <w:rPr>
                <w:sz w:val="16"/>
              </w:rPr>
            </w:pP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3 naprawy</w:t>
            </w:r>
          </w:p>
        </w:tc>
        <w:tc>
          <w:tcPr>
            <w:tcW w:w="1701" w:type="dxa"/>
            <w:vAlign w:val="center"/>
          </w:tcPr>
          <w:p w:rsidR="00126177" w:rsidRDefault="00126177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126177" w:rsidRDefault="00126177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Min 10 lat od daty dostawy aparatu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08310A">
            <w:r>
              <w:t>Ilość przeglądów technicznych 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  <w:p w:rsidR="00126177" w:rsidRDefault="00126177" w:rsidP="00733F92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Zapewnienie bezpłatnych modyfikacji oprogramowania (jeżeli dotyczy)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c>
          <w:tcPr>
            <w:tcW w:w="426" w:type="dxa"/>
            <w:vAlign w:val="center"/>
          </w:tcPr>
          <w:p w:rsidR="00126177" w:rsidRPr="005F1BD8" w:rsidRDefault="0012617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126177" w:rsidRDefault="00126177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126177" w:rsidRDefault="0012617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126177" w:rsidRDefault="00126177" w:rsidP="00733F92"/>
        </w:tc>
        <w:tc>
          <w:tcPr>
            <w:tcW w:w="2127" w:type="dxa"/>
            <w:vAlign w:val="center"/>
          </w:tcPr>
          <w:p w:rsidR="00126177" w:rsidRDefault="00126177" w:rsidP="00733F92">
            <w:r>
              <w:rPr>
                <w:sz w:val="16"/>
              </w:rPr>
              <w:t>Bez oceny</w:t>
            </w:r>
          </w:p>
        </w:tc>
      </w:tr>
      <w:tr w:rsidR="00126177" w:rsidTr="003B2DD5">
        <w:trPr>
          <w:cantSplit/>
        </w:trPr>
        <w:tc>
          <w:tcPr>
            <w:tcW w:w="9924" w:type="dxa"/>
            <w:gridSpan w:val="5"/>
            <w:vAlign w:val="center"/>
          </w:tcPr>
          <w:p w:rsidR="00126177" w:rsidRDefault="00126177" w:rsidP="00C97D51">
            <w:pPr>
              <w:rPr>
                <w:b/>
                <w:i/>
                <w:sz w:val="24"/>
              </w:rPr>
            </w:pPr>
          </w:p>
          <w:p w:rsidR="00126177" w:rsidRDefault="00126177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126177" w:rsidRDefault="00126177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126177" w:rsidRDefault="00126177" w:rsidP="00111649">
      <w:pPr>
        <w:rPr>
          <w:sz w:val="10"/>
        </w:rPr>
      </w:pPr>
    </w:p>
    <w:p w:rsidR="00126177" w:rsidRDefault="00126177" w:rsidP="00111649">
      <w:pPr>
        <w:pStyle w:val="BodyText3"/>
        <w:ind w:firstLine="709"/>
      </w:pPr>
    </w:p>
    <w:p w:rsidR="00126177" w:rsidRPr="00C405DB" w:rsidRDefault="00126177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126177" w:rsidRPr="008E5AC0" w:rsidRDefault="00126177" w:rsidP="00111649">
      <w:pPr>
        <w:pStyle w:val="BodyTextIndent2"/>
        <w:spacing w:line="240" w:lineRule="auto"/>
        <w:rPr>
          <w:sz w:val="24"/>
          <w:szCs w:val="24"/>
        </w:rPr>
      </w:pPr>
    </w:p>
    <w:p w:rsidR="00126177" w:rsidRPr="00624888" w:rsidRDefault="00126177" w:rsidP="00111649">
      <w:pPr>
        <w:pStyle w:val="BodyText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126177" w:rsidRPr="00111649" w:rsidRDefault="00126177" w:rsidP="00111649">
      <w:pPr>
        <w:pStyle w:val="BodyText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126177" w:rsidRPr="00111649" w:rsidRDefault="00126177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126177" w:rsidRPr="00111649" w:rsidRDefault="00126177" w:rsidP="00111649">
      <w:pPr>
        <w:pStyle w:val="Heading5"/>
      </w:pPr>
      <w:r w:rsidRPr="00111649">
        <w:t>Gdzie :</w:t>
      </w:r>
    </w:p>
    <w:p w:rsidR="00126177" w:rsidRDefault="00126177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126177" w:rsidRPr="001D3A27" w:rsidRDefault="00126177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126177" w:rsidRDefault="00126177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126177" w:rsidRDefault="00126177" w:rsidP="00111649">
      <w:pPr>
        <w:pStyle w:val="BodyText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126177" w:rsidRPr="00B5654C" w:rsidRDefault="00126177" w:rsidP="00111649">
      <w:pPr>
        <w:pStyle w:val="BodyText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126177" w:rsidRDefault="00126177" w:rsidP="00111649">
      <w:pPr>
        <w:pStyle w:val="BodyText3"/>
        <w:rPr>
          <w:sz w:val="24"/>
          <w:szCs w:val="24"/>
        </w:rPr>
      </w:pPr>
    </w:p>
    <w:p w:rsidR="00126177" w:rsidRDefault="00126177" w:rsidP="00111649">
      <w:pPr>
        <w:pStyle w:val="BodyText3"/>
        <w:rPr>
          <w:sz w:val="24"/>
          <w:szCs w:val="24"/>
        </w:rPr>
      </w:pPr>
    </w:p>
    <w:p w:rsidR="00126177" w:rsidRDefault="00126177" w:rsidP="00111649">
      <w:pPr>
        <w:pStyle w:val="BodyText3"/>
        <w:rPr>
          <w:sz w:val="24"/>
          <w:szCs w:val="24"/>
        </w:rPr>
      </w:pPr>
    </w:p>
    <w:p w:rsidR="00126177" w:rsidRDefault="00126177" w:rsidP="00111649">
      <w:pPr>
        <w:pStyle w:val="BodyText3"/>
        <w:rPr>
          <w:sz w:val="24"/>
          <w:szCs w:val="24"/>
        </w:rPr>
      </w:pPr>
    </w:p>
    <w:p w:rsidR="00126177" w:rsidRDefault="00126177" w:rsidP="00111649">
      <w:pPr>
        <w:pStyle w:val="BodyText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126177" w:rsidRDefault="00126177" w:rsidP="00111649">
      <w:pPr>
        <w:pStyle w:val="BodyText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126177" w:rsidRDefault="00126177" w:rsidP="00111649">
      <w:pPr>
        <w:pStyle w:val="BodyText"/>
        <w:spacing w:line="360" w:lineRule="auto"/>
      </w:pPr>
    </w:p>
    <w:sectPr w:rsidR="00126177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8310A"/>
    <w:rsid w:val="000B2B82"/>
    <w:rsid w:val="000D4A05"/>
    <w:rsid w:val="00101F40"/>
    <w:rsid w:val="00111649"/>
    <w:rsid w:val="00126177"/>
    <w:rsid w:val="00143029"/>
    <w:rsid w:val="001700B0"/>
    <w:rsid w:val="0017686B"/>
    <w:rsid w:val="00190C52"/>
    <w:rsid w:val="00194DD0"/>
    <w:rsid w:val="00195958"/>
    <w:rsid w:val="001A1879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200594"/>
    <w:rsid w:val="002132D4"/>
    <w:rsid w:val="002525EF"/>
    <w:rsid w:val="00266C75"/>
    <w:rsid w:val="002C2D31"/>
    <w:rsid w:val="002F13B7"/>
    <w:rsid w:val="00311072"/>
    <w:rsid w:val="00345821"/>
    <w:rsid w:val="0035116D"/>
    <w:rsid w:val="003551A0"/>
    <w:rsid w:val="00361CBD"/>
    <w:rsid w:val="00370E14"/>
    <w:rsid w:val="003715BC"/>
    <w:rsid w:val="00374CC1"/>
    <w:rsid w:val="00380D23"/>
    <w:rsid w:val="00387FC3"/>
    <w:rsid w:val="0039391C"/>
    <w:rsid w:val="003B2DD5"/>
    <w:rsid w:val="003E421D"/>
    <w:rsid w:val="003F18A4"/>
    <w:rsid w:val="004061C5"/>
    <w:rsid w:val="0041541E"/>
    <w:rsid w:val="00420387"/>
    <w:rsid w:val="00425D39"/>
    <w:rsid w:val="00444CE5"/>
    <w:rsid w:val="0045580C"/>
    <w:rsid w:val="004609AD"/>
    <w:rsid w:val="0047104E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3B01"/>
    <w:rsid w:val="0055423C"/>
    <w:rsid w:val="00581680"/>
    <w:rsid w:val="005B46AA"/>
    <w:rsid w:val="005D04C2"/>
    <w:rsid w:val="005D58CB"/>
    <w:rsid w:val="005F1BD8"/>
    <w:rsid w:val="0060290E"/>
    <w:rsid w:val="00624197"/>
    <w:rsid w:val="00624888"/>
    <w:rsid w:val="006260F1"/>
    <w:rsid w:val="00631C34"/>
    <w:rsid w:val="00652178"/>
    <w:rsid w:val="00684B48"/>
    <w:rsid w:val="006B0549"/>
    <w:rsid w:val="006B53A4"/>
    <w:rsid w:val="006D709D"/>
    <w:rsid w:val="00700148"/>
    <w:rsid w:val="00703C09"/>
    <w:rsid w:val="0071607C"/>
    <w:rsid w:val="00724024"/>
    <w:rsid w:val="00733F92"/>
    <w:rsid w:val="0074419B"/>
    <w:rsid w:val="007749DB"/>
    <w:rsid w:val="00781330"/>
    <w:rsid w:val="00782A88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C1EC4"/>
    <w:rsid w:val="009D53E5"/>
    <w:rsid w:val="009E1354"/>
    <w:rsid w:val="009F3D58"/>
    <w:rsid w:val="009F43E4"/>
    <w:rsid w:val="00A647CE"/>
    <w:rsid w:val="00A76E1E"/>
    <w:rsid w:val="00A82235"/>
    <w:rsid w:val="00A91A38"/>
    <w:rsid w:val="00A96D08"/>
    <w:rsid w:val="00AA1CB3"/>
    <w:rsid w:val="00AB7F43"/>
    <w:rsid w:val="00AC6076"/>
    <w:rsid w:val="00AE3F20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4FD3"/>
    <w:rsid w:val="00B95D95"/>
    <w:rsid w:val="00BA48E4"/>
    <w:rsid w:val="00BB4BF0"/>
    <w:rsid w:val="00BC00A9"/>
    <w:rsid w:val="00BC4008"/>
    <w:rsid w:val="00BC5261"/>
    <w:rsid w:val="00BC6652"/>
    <w:rsid w:val="00BE5FB1"/>
    <w:rsid w:val="00C06568"/>
    <w:rsid w:val="00C16FCF"/>
    <w:rsid w:val="00C3763B"/>
    <w:rsid w:val="00C405DB"/>
    <w:rsid w:val="00C864BA"/>
    <w:rsid w:val="00C97D51"/>
    <w:rsid w:val="00CB0B29"/>
    <w:rsid w:val="00CE6284"/>
    <w:rsid w:val="00D06BEC"/>
    <w:rsid w:val="00D749E5"/>
    <w:rsid w:val="00D810F9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5D39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0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609AD"/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25D39"/>
    <w:rPr>
      <w:rFonts w:cs="Times New Roman"/>
      <w:b/>
      <w:sz w:val="28"/>
      <w:lang w:val="pl-PL" w:eastAsia="pl-PL" w:bidi="ar-SA"/>
    </w:rPr>
  </w:style>
  <w:style w:type="paragraph" w:styleId="BodyText">
    <w:name w:val="Body Text"/>
    <w:basedOn w:val="Normal"/>
    <w:link w:val="BodyTextChar"/>
    <w:uiPriority w:val="99"/>
    <w:rsid w:val="004609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30BA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30BA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60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130BA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BA"/>
    <w:rPr>
      <w:sz w:val="0"/>
      <w:szCs w:val="0"/>
    </w:rPr>
  </w:style>
  <w:style w:type="paragraph" w:customStyle="1" w:styleId="ZnakZnakZnak">
    <w:name w:val="Znak Znak Znak"/>
    <w:basedOn w:val="Normal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"/>
    <w:uiPriority w:val="99"/>
    <w:rsid w:val="006260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671</Words>
  <Characters>4028</Characters>
  <Application>Microsoft Office Outlook</Application>
  <DocSecurity>0</DocSecurity>
  <Lines>0</Lines>
  <Paragraphs>0</Paragraphs>
  <ScaleCrop>false</ScaleCrop>
  <Company>spzoz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serwis</cp:lastModifiedBy>
  <cp:revision>5</cp:revision>
  <cp:lastPrinted>2017-12-14T12:06:00Z</cp:lastPrinted>
  <dcterms:created xsi:type="dcterms:W3CDTF">2020-10-22T10:14:00Z</dcterms:created>
  <dcterms:modified xsi:type="dcterms:W3CDTF">2020-10-23T10:25:00Z</dcterms:modified>
</cp:coreProperties>
</file>