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9AF" w:rsidRPr="009D3CB5" w:rsidRDefault="001349AF" w:rsidP="009D3CB5">
      <w:pPr>
        <w:pStyle w:val="Heading1"/>
        <w:spacing w:before="0"/>
        <w:jc w:val="right"/>
        <w:rPr>
          <w:rFonts w:ascii="Calibri" w:hAnsi="Calibri" w:cs="Calibri"/>
        </w:rPr>
      </w:pPr>
      <w:r w:rsidRPr="009D3CB5">
        <w:rPr>
          <w:rFonts w:ascii="Calibri" w:hAnsi="Calibri" w:cs="Calibri"/>
        </w:rPr>
        <w:t xml:space="preserve">Załącznik nr </w:t>
      </w:r>
      <w:r>
        <w:rPr>
          <w:rFonts w:ascii="Calibri" w:hAnsi="Calibri" w:cs="Calibri"/>
          <w:lang/>
        </w:rPr>
        <w:t>4</w:t>
      </w:r>
      <w:r w:rsidRPr="009D3CB5">
        <w:rPr>
          <w:rFonts w:ascii="Calibri" w:hAnsi="Calibri" w:cs="Calibri"/>
        </w:rPr>
        <w:t xml:space="preserve"> – Kontakty oraz procedury bezpieczeństwa</w:t>
      </w:r>
    </w:p>
    <w:p w:rsidR="001349AF" w:rsidRPr="009D3CB5" w:rsidRDefault="001349AF" w:rsidP="0055024D">
      <w:pPr>
        <w:rPr>
          <w:rFonts w:ascii="Calibri" w:hAnsi="Calibri" w:cs="Calibri"/>
        </w:rPr>
      </w:pPr>
    </w:p>
    <w:p w:rsidR="001349AF" w:rsidRPr="009D3CB5" w:rsidRDefault="001349AF" w:rsidP="00301AFB">
      <w:pPr>
        <w:numPr>
          <w:ilvl w:val="0"/>
          <w:numId w:val="8"/>
        </w:numPr>
        <w:tabs>
          <w:tab w:val="left" w:pos="426"/>
        </w:tabs>
        <w:ind w:left="426"/>
        <w:jc w:val="both"/>
        <w:rPr>
          <w:rFonts w:ascii="Calibri" w:hAnsi="Calibri" w:cs="Calibri"/>
          <w:sz w:val="28"/>
          <w:szCs w:val="28"/>
        </w:rPr>
      </w:pPr>
      <w:r w:rsidRPr="009D3CB5">
        <w:rPr>
          <w:rFonts w:ascii="Calibri" w:hAnsi="Calibri" w:cs="Calibri"/>
          <w:b/>
          <w:sz w:val="28"/>
          <w:szCs w:val="28"/>
        </w:rPr>
        <w:t>Kontakty</w:t>
      </w:r>
      <w:r w:rsidRPr="009D3CB5">
        <w:rPr>
          <w:rFonts w:ascii="Calibri" w:hAnsi="Calibri" w:cs="Calibri"/>
          <w:sz w:val="28"/>
          <w:szCs w:val="28"/>
        </w:rPr>
        <w:tab/>
      </w:r>
      <w:r w:rsidRPr="009D3CB5">
        <w:rPr>
          <w:rFonts w:ascii="Calibri" w:hAnsi="Calibri" w:cs="Calibri"/>
          <w:sz w:val="28"/>
          <w:szCs w:val="28"/>
        </w:rPr>
        <w:tab/>
      </w:r>
      <w:r w:rsidRPr="009D3CB5">
        <w:rPr>
          <w:rFonts w:ascii="Calibri" w:hAnsi="Calibri" w:cs="Calibri"/>
          <w:sz w:val="28"/>
          <w:szCs w:val="28"/>
        </w:rPr>
        <w:tab/>
      </w:r>
      <w:r w:rsidRPr="009D3CB5">
        <w:rPr>
          <w:rFonts w:ascii="Calibri" w:hAnsi="Calibri" w:cs="Calibri"/>
          <w:sz w:val="28"/>
          <w:szCs w:val="28"/>
        </w:rPr>
        <w:tab/>
      </w:r>
    </w:p>
    <w:p w:rsidR="001349AF" w:rsidRPr="009D3CB5" w:rsidRDefault="001349AF" w:rsidP="00301AFB">
      <w:pPr>
        <w:tabs>
          <w:tab w:val="left" w:pos="426"/>
        </w:tabs>
        <w:jc w:val="both"/>
        <w:rPr>
          <w:rFonts w:ascii="Calibri" w:hAnsi="Calibri" w:cs="Calibri"/>
        </w:rPr>
      </w:pPr>
    </w:p>
    <w:p w:rsidR="001349AF" w:rsidRPr="009D3CB5" w:rsidRDefault="001349AF" w:rsidP="002C38DB">
      <w:pPr>
        <w:tabs>
          <w:tab w:val="left" w:pos="426"/>
        </w:tabs>
        <w:jc w:val="both"/>
        <w:rPr>
          <w:rFonts w:ascii="Calibri" w:hAnsi="Calibri" w:cs="Calibri"/>
        </w:rPr>
      </w:pPr>
      <w:r w:rsidRPr="009D3CB5">
        <w:rPr>
          <w:rFonts w:ascii="Calibri" w:hAnsi="Calibri" w:cs="Calibri"/>
        </w:rPr>
        <w:t>Zgodnie z paragrafem § 6 umowy osobami uprawnionymi do dostępu do HD są osoby wpisane poniżej w tabeli, z których osoba wskazana w pierwszym wierszu posiada uprawnienia Certyfikowanego Administratora.</w:t>
      </w:r>
    </w:p>
    <w:p w:rsidR="001349AF" w:rsidRPr="009D3CB5" w:rsidRDefault="001349AF" w:rsidP="002C38DB">
      <w:pPr>
        <w:tabs>
          <w:tab w:val="left" w:pos="426"/>
        </w:tabs>
        <w:jc w:val="both"/>
        <w:rPr>
          <w:rFonts w:ascii="Calibri" w:hAnsi="Calibri" w:cs="Calibri"/>
        </w:rPr>
      </w:pPr>
      <w:r w:rsidRPr="009D3CB5">
        <w:rPr>
          <w:rFonts w:ascii="Calibri" w:hAnsi="Calibri" w:cs="Calibri"/>
        </w:rPr>
        <w:t>Osobom wymienionym w tabeli zostaną przesłane dane umożliwiające uwierzytelnienie w systemie HD na wskazane konta e-mail.</w:t>
      </w:r>
    </w:p>
    <w:p w:rsidR="001349AF" w:rsidRPr="009D3CB5" w:rsidRDefault="001349AF" w:rsidP="004E5045">
      <w:pPr>
        <w:tabs>
          <w:tab w:val="left" w:pos="426"/>
        </w:tabs>
        <w:spacing w:before="240"/>
        <w:jc w:val="both"/>
        <w:rPr>
          <w:rFonts w:ascii="Calibri" w:hAnsi="Calibri" w:cs="Calibri"/>
        </w:rPr>
      </w:pPr>
      <w:r w:rsidRPr="009D3CB5">
        <w:rPr>
          <w:rFonts w:ascii="Calibri" w:hAnsi="Calibri" w:cs="Calibri"/>
        </w:rPr>
        <w:t xml:space="preserve">  </w:t>
      </w:r>
    </w:p>
    <w:tbl>
      <w:tblPr>
        <w:tblW w:w="0" w:type="auto"/>
        <w:tblInd w:w="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7"/>
        <w:gridCol w:w="2006"/>
        <w:gridCol w:w="2155"/>
        <w:gridCol w:w="2067"/>
        <w:gridCol w:w="1965"/>
      </w:tblGrid>
      <w:tr w:rsidR="001349AF" w:rsidRPr="009D3CB5" w:rsidTr="00625CD4">
        <w:tc>
          <w:tcPr>
            <w:tcW w:w="547" w:type="dxa"/>
            <w:shd w:val="clear" w:color="auto" w:fill="002060"/>
          </w:tcPr>
          <w:p w:rsidR="001349AF" w:rsidRPr="009D3CB5" w:rsidRDefault="001349AF" w:rsidP="007809EF">
            <w:pPr>
              <w:tabs>
                <w:tab w:val="left" w:pos="426"/>
              </w:tabs>
              <w:spacing w:before="240"/>
              <w:jc w:val="both"/>
              <w:rPr>
                <w:rFonts w:ascii="Calibri" w:hAnsi="Calibri" w:cs="Calibri"/>
                <w:b/>
                <w:bCs/>
                <w:color w:val="FFFFFF"/>
              </w:rPr>
            </w:pPr>
            <w:r w:rsidRPr="009D3CB5">
              <w:rPr>
                <w:rFonts w:ascii="Calibri" w:hAnsi="Calibri" w:cs="Calibri"/>
                <w:b/>
                <w:bCs/>
                <w:color w:val="FFFFFF"/>
              </w:rPr>
              <w:t>Lp.</w:t>
            </w:r>
          </w:p>
        </w:tc>
        <w:tc>
          <w:tcPr>
            <w:tcW w:w="2006" w:type="dxa"/>
            <w:shd w:val="clear" w:color="auto" w:fill="002060"/>
          </w:tcPr>
          <w:p w:rsidR="001349AF" w:rsidRPr="009D3CB5" w:rsidRDefault="001349AF" w:rsidP="007809EF">
            <w:pPr>
              <w:tabs>
                <w:tab w:val="left" w:pos="426"/>
              </w:tabs>
              <w:spacing w:before="240"/>
              <w:jc w:val="both"/>
              <w:rPr>
                <w:rFonts w:ascii="Calibri" w:hAnsi="Calibri" w:cs="Calibri"/>
                <w:b/>
                <w:bCs/>
                <w:color w:val="FFFFFF"/>
              </w:rPr>
            </w:pPr>
            <w:r w:rsidRPr="009D3CB5">
              <w:rPr>
                <w:rFonts w:ascii="Calibri" w:hAnsi="Calibri" w:cs="Calibri"/>
                <w:b/>
                <w:bCs/>
                <w:color w:val="FFFFFF"/>
              </w:rPr>
              <w:t>Imię</w:t>
            </w:r>
          </w:p>
        </w:tc>
        <w:tc>
          <w:tcPr>
            <w:tcW w:w="2155" w:type="dxa"/>
            <w:shd w:val="clear" w:color="auto" w:fill="002060"/>
          </w:tcPr>
          <w:p w:rsidR="001349AF" w:rsidRPr="009D3CB5" w:rsidRDefault="001349AF" w:rsidP="007809EF">
            <w:pPr>
              <w:tabs>
                <w:tab w:val="left" w:pos="426"/>
              </w:tabs>
              <w:spacing w:before="240"/>
              <w:jc w:val="both"/>
              <w:rPr>
                <w:rFonts w:ascii="Calibri" w:hAnsi="Calibri" w:cs="Calibri"/>
                <w:b/>
                <w:bCs/>
                <w:color w:val="FFFFFF"/>
              </w:rPr>
            </w:pPr>
            <w:r w:rsidRPr="009D3CB5">
              <w:rPr>
                <w:rFonts w:ascii="Calibri" w:hAnsi="Calibri" w:cs="Calibri"/>
                <w:b/>
                <w:bCs/>
                <w:color w:val="FFFFFF"/>
              </w:rPr>
              <w:t>Nazwisko</w:t>
            </w:r>
          </w:p>
        </w:tc>
        <w:tc>
          <w:tcPr>
            <w:tcW w:w="2067" w:type="dxa"/>
            <w:shd w:val="clear" w:color="auto" w:fill="002060"/>
          </w:tcPr>
          <w:p w:rsidR="001349AF" w:rsidRPr="009D3CB5" w:rsidRDefault="001349AF" w:rsidP="007809EF">
            <w:pPr>
              <w:tabs>
                <w:tab w:val="left" w:pos="426"/>
              </w:tabs>
              <w:spacing w:before="240"/>
              <w:jc w:val="both"/>
              <w:rPr>
                <w:rFonts w:ascii="Calibri" w:hAnsi="Calibri" w:cs="Calibri"/>
                <w:b/>
                <w:bCs/>
                <w:color w:val="FFFFFF"/>
              </w:rPr>
            </w:pPr>
            <w:r w:rsidRPr="009D3CB5">
              <w:rPr>
                <w:rFonts w:ascii="Calibri" w:hAnsi="Calibri" w:cs="Calibri"/>
                <w:b/>
                <w:bCs/>
                <w:color w:val="FFFFFF"/>
              </w:rPr>
              <w:t>Konto e-mail</w:t>
            </w:r>
          </w:p>
        </w:tc>
        <w:tc>
          <w:tcPr>
            <w:tcW w:w="1965" w:type="dxa"/>
            <w:shd w:val="clear" w:color="auto" w:fill="002060"/>
          </w:tcPr>
          <w:p w:rsidR="001349AF" w:rsidRPr="009D3CB5" w:rsidRDefault="001349AF" w:rsidP="007809EF">
            <w:pPr>
              <w:tabs>
                <w:tab w:val="left" w:pos="426"/>
              </w:tabs>
              <w:spacing w:before="240"/>
              <w:jc w:val="both"/>
              <w:rPr>
                <w:rFonts w:ascii="Calibri" w:hAnsi="Calibri" w:cs="Calibri"/>
                <w:b/>
                <w:bCs/>
                <w:color w:val="FFFFFF"/>
              </w:rPr>
            </w:pPr>
            <w:r w:rsidRPr="009D3CB5">
              <w:rPr>
                <w:rFonts w:ascii="Calibri" w:hAnsi="Calibri" w:cs="Calibri"/>
                <w:b/>
                <w:bCs/>
                <w:color w:val="FFFFFF"/>
              </w:rPr>
              <w:t>Stanowisko</w:t>
            </w:r>
          </w:p>
        </w:tc>
      </w:tr>
      <w:tr w:rsidR="001349AF" w:rsidRPr="009D3CB5" w:rsidTr="00625CD4">
        <w:tc>
          <w:tcPr>
            <w:tcW w:w="547" w:type="dxa"/>
          </w:tcPr>
          <w:p w:rsidR="001349AF" w:rsidRPr="009D3CB5" w:rsidRDefault="001349AF" w:rsidP="00625CD4">
            <w:pPr>
              <w:tabs>
                <w:tab w:val="left" w:pos="426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9D3CB5">
              <w:rPr>
                <w:rFonts w:ascii="Calibri" w:hAnsi="Calibri" w:cs="Calibri"/>
                <w:sz w:val="18"/>
                <w:szCs w:val="18"/>
              </w:rPr>
              <w:t>1.</w:t>
            </w:r>
          </w:p>
        </w:tc>
        <w:tc>
          <w:tcPr>
            <w:tcW w:w="2006" w:type="dxa"/>
          </w:tcPr>
          <w:p w:rsidR="001349AF" w:rsidRPr="009D3CB5" w:rsidRDefault="001349AF" w:rsidP="00625CD4">
            <w:pPr>
              <w:tabs>
                <w:tab w:val="left" w:pos="426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55" w:type="dxa"/>
          </w:tcPr>
          <w:p w:rsidR="001349AF" w:rsidRPr="009D3CB5" w:rsidRDefault="001349AF" w:rsidP="00625CD4">
            <w:pPr>
              <w:tabs>
                <w:tab w:val="left" w:pos="426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067" w:type="dxa"/>
          </w:tcPr>
          <w:p w:rsidR="001349AF" w:rsidRPr="009D3CB5" w:rsidRDefault="001349AF" w:rsidP="00625CD4">
            <w:pPr>
              <w:tabs>
                <w:tab w:val="left" w:pos="426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65" w:type="dxa"/>
          </w:tcPr>
          <w:p w:rsidR="001349AF" w:rsidRPr="009D3CB5" w:rsidRDefault="001349AF" w:rsidP="00625CD4">
            <w:pPr>
              <w:tabs>
                <w:tab w:val="left" w:pos="426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9D3CB5">
              <w:rPr>
                <w:rFonts w:ascii="Calibri" w:hAnsi="Calibri" w:cs="Calibri"/>
                <w:sz w:val="18"/>
                <w:szCs w:val="18"/>
              </w:rPr>
              <w:t>Certyfikowany Administrator</w:t>
            </w:r>
          </w:p>
        </w:tc>
      </w:tr>
      <w:tr w:rsidR="001349AF" w:rsidRPr="009D3CB5" w:rsidTr="00625CD4">
        <w:tc>
          <w:tcPr>
            <w:tcW w:w="547" w:type="dxa"/>
          </w:tcPr>
          <w:p w:rsidR="001349AF" w:rsidRPr="009D3CB5" w:rsidRDefault="001349AF" w:rsidP="00625CD4">
            <w:pPr>
              <w:tabs>
                <w:tab w:val="left" w:pos="426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9D3CB5">
              <w:rPr>
                <w:rFonts w:ascii="Calibri" w:hAnsi="Calibri" w:cs="Calibri"/>
                <w:sz w:val="18"/>
                <w:szCs w:val="18"/>
              </w:rPr>
              <w:t>2.</w:t>
            </w:r>
          </w:p>
        </w:tc>
        <w:tc>
          <w:tcPr>
            <w:tcW w:w="2006" w:type="dxa"/>
          </w:tcPr>
          <w:p w:rsidR="001349AF" w:rsidRPr="009D3CB5" w:rsidRDefault="001349AF" w:rsidP="00625CD4">
            <w:pPr>
              <w:tabs>
                <w:tab w:val="left" w:pos="426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1349AF" w:rsidRPr="009D3CB5" w:rsidRDefault="001349AF" w:rsidP="00625CD4">
            <w:pPr>
              <w:tabs>
                <w:tab w:val="left" w:pos="426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55" w:type="dxa"/>
          </w:tcPr>
          <w:p w:rsidR="001349AF" w:rsidRPr="009D3CB5" w:rsidRDefault="001349AF" w:rsidP="00625CD4">
            <w:pPr>
              <w:tabs>
                <w:tab w:val="left" w:pos="426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067" w:type="dxa"/>
          </w:tcPr>
          <w:p w:rsidR="001349AF" w:rsidRPr="009D3CB5" w:rsidRDefault="001349AF" w:rsidP="00625CD4">
            <w:pPr>
              <w:tabs>
                <w:tab w:val="left" w:pos="426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65" w:type="dxa"/>
          </w:tcPr>
          <w:p w:rsidR="001349AF" w:rsidRPr="009D3CB5" w:rsidRDefault="001349AF" w:rsidP="00625CD4">
            <w:pPr>
              <w:tabs>
                <w:tab w:val="left" w:pos="426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349AF" w:rsidRPr="009D3CB5" w:rsidTr="00625CD4">
        <w:tc>
          <w:tcPr>
            <w:tcW w:w="547" w:type="dxa"/>
          </w:tcPr>
          <w:p w:rsidR="001349AF" w:rsidRPr="009D3CB5" w:rsidRDefault="001349AF" w:rsidP="00625CD4">
            <w:pPr>
              <w:tabs>
                <w:tab w:val="left" w:pos="426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9D3CB5">
              <w:rPr>
                <w:rFonts w:ascii="Calibri" w:hAnsi="Calibri" w:cs="Calibri"/>
                <w:sz w:val="18"/>
                <w:szCs w:val="18"/>
              </w:rPr>
              <w:t>3.</w:t>
            </w:r>
          </w:p>
        </w:tc>
        <w:tc>
          <w:tcPr>
            <w:tcW w:w="2006" w:type="dxa"/>
          </w:tcPr>
          <w:p w:rsidR="001349AF" w:rsidRPr="009D3CB5" w:rsidRDefault="001349AF" w:rsidP="00625CD4">
            <w:pPr>
              <w:tabs>
                <w:tab w:val="left" w:pos="426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1349AF" w:rsidRPr="009D3CB5" w:rsidRDefault="001349AF" w:rsidP="00625CD4">
            <w:pPr>
              <w:tabs>
                <w:tab w:val="left" w:pos="426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55" w:type="dxa"/>
          </w:tcPr>
          <w:p w:rsidR="001349AF" w:rsidRPr="009D3CB5" w:rsidRDefault="001349AF" w:rsidP="00625CD4">
            <w:pPr>
              <w:tabs>
                <w:tab w:val="left" w:pos="426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067" w:type="dxa"/>
          </w:tcPr>
          <w:p w:rsidR="001349AF" w:rsidRPr="009D3CB5" w:rsidRDefault="001349AF" w:rsidP="00625CD4">
            <w:pPr>
              <w:tabs>
                <w:tab w:val="left" w:pos="426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65" w:type="dxa"/>
          </w:tcPr>
          <w:p w:rsidR="001349AF" w:rsidRPr="009D3CB5" w:rsidRDefault="001349AF" w:rsidP="00625CD4">
            <w:pPr>
              <w:tabs>
                <w:tab w:val="left" w:pos="426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349AF" w:rsidRPr="009D3CB5" w:rsidTr="00625CD4">
        <w:tc>
          <w:tcPr>
            <w:tcW w:w="547" w:type="dxa"/>
          </w:tcPr>
          <w:p w:rsidR="001349AF" w:rsidRPr="009D3CB5" w:rsidRDefault="001349AF" w:rsidP="00625CD4">
            <w:pPr>
              <w:tabs>
                <w:tab w:val="left" w:pos="426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9D3CB5">
              <w:rPr>
                <w:rFonts w:ascii="Calibri" w:hAnsi="Calibri" w:cs="Calibri"/>
                <w:sz w:val="18"/>
                <w:szCs w:val="18"/>
              </w:rPr>
              <w:t>4.</w:t>
            </w:r>
          </w:p>
        </w:tc>
        <w:tc>
          <w:tcPr>
            <w:tcW w:w="2006" w:type="dxa"/>
          </w:tcPr>
          <w:p w:rsidR="001349AF" w:rsidRPr="009D3CB5" w:rsidRDefault="001349AF" w:rsidP="00625CD4">
            <w:pPr>
              <w:tabs>
                <w:tab w:val="left" w:pos="426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1349AF" w:rsidRPr="009D3CB5" w:rsidRDefault="001349AF" w:rsidP="00625CD4">
            <w:pPr>
              <w:tabs>
                <w:tab w:val="left" w:pos="426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55" w:type="dxa"/>
          </w:tcPr>
          <w:p w:rsidR="001349AF" w:rsidRPr="009D3CB5" w:rsidRDefault="001349AF" w:rsidP="00625CD4">
            <w:pPr>
              <w:tabs>
                <w:tab w:val="left" w:pos="426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067" w:type="dxa"/>
          </w:tcPr>
          <w:p w:rsidR="001349AF" w:rsidRPr="009D3CB5" w:rsidRDefault="001349AF" w:rsidP="00625CD4">
            <w:pPr>
              <w:tabs>
                <w:tab w:val="left" w:pos="426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65" w:type="dxa"/>
          </w:tcPr>
          <w:p w:rsidR="001349AF" w:rsidRPr="009D3CB5" w:rsidRDefault="001349AF" w:rsidP="00625CD4">
            <w:pPr>
              <w:tabs>
                <w:tab w:val="left" w:pos="426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349AF" w:rsidRPr="009D3CB5" w:rsidTr="00625CD4">
        <w:tc>
          <w:tcPr>
            <w:tcW w:w="547" w:type="dxa"/>
          </w:tcPr>
          <w:p w:rsidR="001349AF" w:rsidRPr="009D3CB5" w:rsidRDefault="001349AF" w:rsidP="00625CD4">
            <w:pPr>
              <w:tabs>
                <w:tab w:val="left" w:pos="426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9D3CB5">
              <w:rPr>
                <w:rFonts w:ascii="Calibri" w:hAnsi="Calibri" w:cs="Calibri"/>
                <w:sz w:val="18"/>
                <w:szCs w:val="18"/>
              </w:rPr>
              <w:t>5.</w:t>
            </w:r>
          </w:p>
        </w:tc>
        <w:tc>
          <w:tcPr>
            <w:tcW w:w="2006" w:type="dxa"/>
          </w:tcPr>
          <w:p w:rsidR="001349AF" w:rsidRPr="009D3CB5" w:rsidRDefault="001349AF" w:rsidP="00625CD4">
            <w:pPr>
              <w:tabs>
                <w:tab w:val="left" w:pos="426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1349AF" w:rsidRPr="009D3CB5" w:rsidRDefault="001349AF" w:rsidP="00625CD4">
            <w:pPr>
              <w:tabs>
                <w:tab w:val="left" w:pos="426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55" w:type="dxa"/>
          </w:tcPr>
          <w:p w:rsidR="001349AF" w:rsidRPr="009D3CB5" w:rsidRDefault="001349AF" w:rsidP="00625CD4">
            <w:pPr>
              <w:tabs>
                <w:tab w:val="left" w:pos="426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067" w:type="dxa"/>
          </w:tcPr>
          <w:p w:rsidR="001349AF" w:rsidRPr="009D3CB5" w:rsidRDefault="001349AF" w:rsidP="00625CD4">
            <w:pPr>
              <w:tabs>
                <w:tab w:val="left" w:pos="426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65" w:type="dxa"/>
          </w:tcPr>
          <w:p w:rsidR="001349AF" w:rsidRPr="009D3CB5" w:rsidRDefault="001349AF" w:rsidP="00625CD4">
            <w:pPr>
              <w:tabs>
                <w:tab w:val="left" w:pos="426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1349AF" w:rsidRPr="009D3CB5" w:rsidRDefault="001349AF" w:rsidP="004E5045">
      <w:pPr>
        <w:tabs>
          <w:tab w:val="left" w:pos="426"/>
        </w:tabs>
        <w:spacing w:before="240"/>
        <w:jc w:val="both"/>
        <w:rPr>
          <w:rFonts w:ascii="Calibri" w:hAnsi="Calibri" w:cs="Calibri"/>
        </w:rPr>
      </w:pPr>
    </w:p>
    <w:p w:rsidR="001349AF" w:rsidRPr="009D3CB5" w:rsidRDefault="001349AF" w:rsidP="00301AFB">
      <w:pPr>
        <w:numPr>
          <w:ilvl w:val="0"/>
          <w:numId w:val="8"/>
        </w:numPr>
        <w:tabs>
          <w:tab w:val="left" w:pos="426"/>
        </w:tabs>
        <w:spacing w:before="240"/>
        <w:ind w:left="426"/>
        <w:jc w:val="both"/>
        <w:rPr>
          <w:rFonts w:ascii="Calibri" w:hAnsi="Calibri" w:cs="Calibri"/>
          <w:b/>
          <w:sz w:val="28"/>
          <w:szCs w:val="28"/>
        </w:rPr>
      </w:pPr>
      <w:r w:rsidRPr="009D3CB5">
        <w:rPr>
          <w:rFonts w:ascii="Calibri" w:hAnsi="Calibri" w:cs="Calibri"/>
          <w:b/>
          <w:sz w:val="28"/>
          <w:szCs w:val="28"/>
        </w:rPr>
        <w:t>Procedury bezpieczeństwa</w:t>
      </w:r>
    </w:p>
    <w:p w:rsidR="001349AF" w:rsidRDefault="001349AF" w:rsidP="002C38DB">
      <w:pPr>
        <w:tabs>
          <w:tab w:val="left" w:pos="426"/>
        </w:tabs>
        <w:spacing w:before="2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Jeżeli w celu wykonania świadczeń przewidzianych Umową zajdzie konieczności transferu zbiorów danych, Strony jako domyślną uznają następującą procedurę: </w:t>
      </w:r>
    </w:p>
    <w:p w:rsidR="001349AF" w:rsidRPr="00B30D31" w:rsidRDefault="001349AF" w:rsidP="00B30D31">
      <w:pPr>
        <w:pStyle w:val="tekstwstpny"/>
        <w:numPr>
          <w:ilvl w:val="0"/>
          <w:numId w:val="9"/>
        </w:numPr>
        <w:spacing w:before="0" w:after="0"/>
        <w:ind w:left="714" w:hanging="357"/>
        <w:jc w:val="both"/>
        <w:rPr>
          <w:rFonts w:ascii="Calibri" w:hAnsi="Calibri"/>
        </w:rPr>
      </w:pPr>
      <w:r w:rsidRPr="002C38DB">
        <w:rPr>
          <w:rFonts w:ascii="Calibri" w:hAnsi="Calibri"/>
        </w:rPr>
        <w:t>Użytkownik przeka</w:t>
      </w:r>
      <w:r>
        <w:rPr>
          <w:rFonts w:ascii="Calibri" w:hAnsi="Calibri"/>
        </w:rPr>
        <w:t>zuje</w:t>
      </w:r>
      <w:r w:rsidRPr="002C38DB">
        <w:rPr>
          <w:rFonts w:ascii="Calibri" w:hAnsi="Calibri"/>
        </w:rPr>
        <w:t xml:space="preserve"> dane, poprzez skopiowanie zaszyfrowanego pliku archiwum (np. w formacie zip) na zasób dyskowy </w:t>
      </w:r>
      <w:r>
        <w:rPr>
          <w:rFonts w:ascii="Calibri" w:hAnsi="Calibri"/>
        </w:rPr>
        <w:t xml:space="preserve">udostępniony prze </w:t>
      </w:r>
      <w:r w:rsidRPr="002C38DB">
        <w:rPr>
          <w:rFonts w:ascii="Calibri" w:hAnsi="Calibri"/>
        </w:rPr>
        <w:t>WYKONAWC</w:t>
      </w:r>
      <w:r>
        <w:rPr>
          <w:rFonts w:ascii="Calibri" w:hAnsi="Calibri"/>
        </w:rPr>
        <w:t>Ę</w:t>
      </w:r>
      <w:r w:rsidRPr="002C38DB">
        <w:rPr>
          <w:rFonts w:ascii="Calibri" w:hAnsi="Calibri"/>
        </w:rPr>
        <w:t xml:space="preserve"> o adresie wskazanym w HD. </w:t>
      </w:r>
      <w:r>
        <w:rPr>
          <w:rFonts w:ascii="Calibri" w:hAnsi="Calibri"/>
        </w:rPr>
        <w:t xml:space="preserve">Zasób jest </w:t>
      </w:r>
      <w:r w:rsidRPr="002C38DB">
        <w:rPr>
          <w:rFonts w:ascii="Calibri" w:hAnsi="Calibri"/>
        </w:rPr>
        <w:t>dedykowany</w:t>
      </w:r>
      <w:r>
        <w:rPr>
          <w:rFonts w:ascii="Calibri" w:hAnsi="Calibri"/>
        </w:rPr>
        <w:t xml:space="preserve"> wyłącznie ZAMAWIAJACEMU, </w:t>
      </w:r>
      <w:r w:rsidRPr="00B30D31">
        <w:rPr>
          <w:rFonts w:ascii="Calibri" w:hAnsi="Calibri"/>
        </w:rPr>
        <w:t>wymaga uwierzytelnienia identyfikatorem i hasłem. Dane umożliwiające uwierzytelnienie posiadają jedynie osoby posiadające nadane uprawienia zgodne z postanowieniami Umowy.</w:t>
      </w:r>
    </w:p>
    <w:p w:rsidR="001349AF" w:rsidRPr="002C38DB" w:rsidRDefault="001349AF" w:rsidP="002C38DB">
      <w:pPr>
        <w:pStyle w:val="tekstwstpny"/>
        <w:numPr>
          <w:ilvl w:val="0"/>
          <w:numId w:val="9"/>
        </w:numPr>
        <w:spacing w:before="0" w:after="0"/>
        <w:ind w:left="714" w:hanging="357"/>
        <w:jc w:val="both"/>
        <w:rPr>
          <w:rFonts w:ascii="Calibri" w:hAnsi="Calibri"/>
        </w:rPr>
      </w:pPr>
      <w:r>
        <w:rPr>
          <w:rFonts w:ascii="Calibri" w:hAnsi="Calibri"/>
        </w:rPr>
        <w:t>Kopiowany p</w:t>
      </w:r>
      <w:r w:rsidRPr="002C38DB">
        <w:rPr>
          <w:rFonts w:ascii="Calibri" w:hAnsi="Calibri"/>
        </w:rPr>
        <w:t xml:space="preserve">lik </w:t>
      </w:r>
      <w:r>
        <w:rPr>
          <w:rFonts w:ascii="Calibri" w:hAnsi="Calibri"/>
        </w:rPr>
        <w:t>winien być</w:t>
      </w:r>
      <w:r w:rsidRPr="002C38DB">
        <w:rPr>
          <w:rFonts w:ascii="Calibri" w:hAnsi="Calibri"/>
        </w:rPr>
        <w:t xml:space="preserve"> zabezpieczonym hasłem (minimum 12 znakowym, uwzględniającym minimum 2 znaki specjalne i minimum 2 cyfry). Hasło do pliku zostanie przekazywane</w:t>
      </w:r>
      <w:r>
        <w:rPr>
          <w:rFonts w:ascii="Calibri" w:hAnsi="Calibri"/>
        </w:rPr>
        <w:t xml:space="preserve"> </w:t>
      </w:r>
      <w:r w:rsidRPr="002C38DB">
        <w:rPr>
          <w:rFonts w:ascii="Calibri" w:hAnsi="Calibri"/>
        </w:rPr>
        <w:t>osobie ze Strony WYKONAWCY, która wnioskowała o udostępnienie danych</w:t>
      </w:r>
      <w:r>
        <w:rPr>
          <w:rFonts w:ascii="Calibri" w:hAnsi="Calibri"/>
        </w:rPr>
        <w:t xml:space="preserve"> w bezpieczny sposób (</w:t>
      </w:r>
      <w:r w:rsidRPr="002C38DB">
        <w:rPr>
          <w:rFonts w:ascii="Calibri" w:hAnsi="Calibri"/>
        </w:rPr>
        <w:t>SMS</w:t>
      </w:r>
      <w:r>
        <w:rPr>
          <w:rFonts w:ascii="Calibri" w:hAnsi="Calibri"/>
        </w:rPr>
        <w:t>, czat).</w:t>
      </w:r>
      <w:r w:rsidRPr="002C38DB">
        <w:rPr>
          <w:rFonts w:ascii="Calibri" w:hAnsi="Calibri"/>
        </w:rPr>
        <w:t xml:space="preserve"> </w:t>
      </w:r>
    </w:p>
    <w:p w:rsidR="001349AF" w:rsidRPr="009D3CB5" w:rsidRDefault="001349AF">
      <w:pPr>
        <w:rPr>
          <w:rFonts w:ascii="Calibri" w:hAnsi="Calibri" w:cs="Calibri"/>
        </w:rPr>
      </w:pPr>
    </w:p>
    <w:p w:rsidR="001349AF" w:rsidRPr="009D3CB5" w:rsidRDefault="001349AF">
      <w:pPr>
        <w:rPr>
          <w:rFonts w:ascii="Calibri" w:hAnsi="Calibri" w:cs="Calibri"/>
        </w:rPr>
      </w:pPr>
    </w:p>
    <w:p w:rsidR="001349AF" w:rsidRPr="009D3CB5" w:rsidRDefault="001349AF">
      <w:pPr>
        <w:rPr>
          <w:rFonts w:ascii="Calibri" w:hAnsi="Calibri" w:cs="Calibri"/>
        </w:rPr>
      </w:pPr>
    </w:p>
    <w:p w:rsidR="001349AF" w:rsidRPr="009D3CB5" w:rsidRDefault="001349AF">
      <w:pPr>
        <w:rPr>
          <w:rFonts w:ascii="Calibri" w:hAnsi="Calibri" w:cs="Calibri"/>
        </w:rPr>
      </w:pPr>
    </w:p>
    <w:p w:rsidR="001349AF" w:rsidRPr="009D3CB5" w:rsidRDefault="001349AF">
      <w:pPr>
        <w:rPr>
          <w:rFonts w:ascii="Calibri" w:hAnsi="Calibri" w:cs="Calibri"/>
        </w:rPr>
      </w:pPr>
    </w:p>
    <w:p w:rsidR="001349AF" w:rsidRPr="009D3CB5" w:rsidRDefault="001349AF">
      <w:pPr>
        <w:rPr>
          <w:rFonts w:ascii="Calibri" w:hAnsi="Calibri" w:cs="Calibri"/>
        </w:rPr>
      </w:pPr>
    </w:p>
    <w:p w:rsidR="001349AF" w:rsidRPr="009D3CB5" w:rsidRDefault="001349AF">
      <w:pPr>
        <w:rPr>
          <w:rFonts w:ascii="Calibri" w:hAnsi="Calibri" w:cs="Calibri"/>
        </w:rPr>
      </w:pPr>
    </w:p>
    <w:p w:rsidR="001349AF" w:rsidRPr="009D3CB5" w:rsidRDefault="001349AF">
      <w:pPr>
        <w:rPr>
          <w:rFonts w:ascii="Calibri" w:hAnsi="Calibri" w:cs="Calibri"/>
        </w:rPr>
      </w:pPr>
    </w:p>
    <w:p w:rsidR="001349AF" w:rsidRPr="009D3CB5" w:rsidRDefault="001349AF">
      <w:pPr>
        <w:rPr>
          <w:rFonts w:ascii="Calibri" w:hAnsi="Calibri" w:cs="Calibri"/>
        </w:rPr>
      </w:pPr>
    </w:p>
    <w:p w:rsidR="001349AF" w:rsidRPr="009D3CB5" w:rsidRDefault="001349AF">
      <w:pPr>
        <w:rPr>
          <w:rFonts w:ascii="Calibri" w:hAnsi="Calibri" w:cs="Calibri"/>
        </w:rPr>
      </w:pPr>
    </w:p>
    <w:p w:rsidR="001349AF" w:rsidRPr="009D3CB5" w:rsidRDefault="001349AF">
      <w:pPr>
        <w:rPr>
          <w:rFonts w:ascii="Calibri" w:hAnsi="Calibri" w:cs="Calibri"/>
        </w:rPr>
      </w:pPr>
    </w:p>
    <w:p w:rsidR="001349AF" w:rsidRPr="009D3CB5" w:rsidRDefault="001349AF">
      <w:pPr>
        <w:rPr>
          <w:rFonts w:ascii="Calibri" w:hAnsi="Calibri" w:cs="Calibri"/>
        </w:rPr>
      </w:pPr>
    </w:p>
    <w:p w:rsidR="001349AF" w:rsidRPr="009D3CB5" w:rsidRDefault="001349AF">
      <w:pPr>
        <w:rPr>
          <w:rFonts w:ascii="Calibri" w:hAnsi="Calibri" w:cs="Calibri"/>
        </w:rPr>
      </w:pPr>
    </w:p>
    <w:tbl>
      <w:tblPr>
        <w:tblW w:w="0" w:type="auto"/>
        <w:tblLook w:val="01E0"/>
      </w:tblPr>
      <w:tblGrid>
        <w:gridCol w:w="4643"/>
        <w:gridCol w:w="4643"/>
      </w:tblGrid>
      <w:tr w:rsidR="001349AF" w:rsidRPr="009D3CB5" w:rsidTr="005378EB">
        <w:tc>
          <w:tcPr>
            <w:tcW w:w="4644" w:type="dxa"/>
          </w:tcPr>
          <w:p w:rsidR="001349AF" w:rsidRPr="009D3CB5" w:rsidRDefault="001349AF" w:rsidP="00F27A4C">
            <w:pPr>
              <w:pStyle w:val="Title"/>
              <w:spacing w:line="360" w:lineRule="auto"/>
              <w:rPr>
                <w:rFonts w:ascii="Calibri" w:hAnsi="Calibri" w:cs="Calibri"/>
              </w:rPr>
            </w:pPr>
            <w:r w:rsidRPr="009D3CB5">
              <w:rPr>
                <w:rFonts w:ascii="Calibri" w:hAnsi="Calibri" w:cs="Calibri"/>
                <w:b w:val="0"/>
                <w:sz w:val="24"/>
                <w:szCs w:val="24"/>
              </w:rPr>
              <w:t>ZAMAWIAJĄCY</w:t>
            </w:r>
          </w:p>
        </w:tc>
        <w:tc>
          <w:tcPr>
            <w:tcW w:w="4644" w:type="dxa"/>
          </w:tcPr>
          <w:p w:rsidR="001349AF" w:rsidRPr="009D3CB5" w:rsidRDefault="001349AF" w:rsidP="005378EB">
            <w:pPr>
              <w:pStyle w:val="Title"/>
              <w:spacing w:line="360" w:lineRule="auto"/>
              <w:rPr>
                <w:rFonts w:ascii="Calibri" w:hAnsi="Calibri" w:cs="Calibri"/>
              </w:rPr>
            </w:pPr>
            <w:r w:rsidRPr="009D3CB5">
              <w:rPr>
                <w:rFonts w:ascii="Calibri" w:hAnsi="Calibri" w:cs="Calibri"/>
                <w:b w:val="0"/>
                <w:sz w:val="24"/>
                <w:szCs w:val="24"/>
              </w:rPr>
              <w:t>WYKONAWCA</w:t>
            </w:r>
            <w:r w:rsidRPr="009D3CB5">
              <w:rPr>
                <w:rFonts w:ascii="Calibri" w:hAnsi="Calibri" w:cs="Calibri"/>
                <w:sz w:val="22"/>
              </w:rPr>
              <w:t xml:space="preserve">   </w:t>
            </w:r>
          </w:p>
        </w:tc>
      </w:tr>
    </w:tbl>
    <w:p w:rsidR="001349AF" w:rsidRPr="009D3CB5" w:rsidRDefault="001349AF" w:rsidP="0058305F">
      <w:pPr>
        <w:rPr>
          <w:rFonts w:ascii="Calibri" w:hAnsi="Calibri" w:cs="Calibri"/>
        </w:rPr>
      </w:pPr>
    </w:p>
    <w:sectPr w:rsidR="001349AF" w:rsidRPr="009D3CB5" w:rsidSect="009671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18" w:bottom="992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49AF" w:rsidRDefault="001349AF" w:rsidP="00766835">
      <w:r>
        <w:separator/>
      </w:r>
    </w:p>
  </w:endnote>
  <w:endnote w:type="continuationSeparator" w:id="0">
    <w:p w:rsidR="001349AF" w:rsidRDefault="001349AF" w:rsidP="007668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9AF" w:rsidRDefault="001349A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9AF" w:rsidRDefault="001349A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9AF" w:rsidRDefault="001349A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49AF" w:rsidRDefault="001349AF" w:rsidP="00766835">
      <w:r>
        <w:separator/>
      </w:r>
    </w:p>
  </w:footnote>
  <w:footnote w:type="continuationSeparator" w:id="0">
    <w:p w:rsidR="001349AF" w:rsidRDefault="001349AF" w:rsidP="007668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9AF" w:rsidRDefault="001349A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9AF" w:rsidRDefault="001349A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9AF" w:rsidRDefault="001349A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C081B"/>
    <w:multiLevelType w:val="hybridMultilevel"/>
    <w:tmpl w:val="80804AE6"/>
    <w:lvl w:ilvl="0" w:tplc="0415000F">
      <w:start w:val="1"/>
      <w:numFmt w:val="decimal"/>
      <w:lvlText w:val="%1."/>
      <w:lvlJc w:val="left"/>
      <w:pPr>
        <w:ind w:left="91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3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5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7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9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1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3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5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78" w:hanging="180"/>
      </w:pPr>
      <w:rPr>
        <w:rFonts w:cs="Times New Roman"/>
      </w:rPr>
    </w:lvl>
  </w:abstractNum>
  <w:abstractNum w:abstractNumId="1">
    <w:nsid w:val="1E1B235A"/>
    <w:multiLevelType w:val="hybridMultilevel"/>
    <w:tmpl w:val="45A40AE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4655DFE"/>
    <w:multiLevelType w:val="hybridMultilevel"/>
    <w:tmpl w:val="5CFEE42E"/>
    <w:lvl w:ilvl="0" w:tplc="83C8F044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A596B40"/>
    <w:multiLevelType w:val="hybridMultilevel"/>
    <w:tmpl w:val="A2D666A2"/>
    <w:lvl w:ilvl="0" w:tplc="A1BE8AF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F7B7972"/>
    <w:multiLevelType w:val="hybridMultilevel"/>
    <w:tmpl w:val="BDDC18D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3292350"/>
    <w:multiLevelType w:val="hybridMultilevel"/>
    <w:tmpl w:val="C092584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EC02448"/>
    <w:multiLevelType w:val="hybridMultilevel"/>
    <w:tmpl w:val="21B43CC8"/>
    <w:lvl w:ilvl="0" w:tplc="A1BE8AF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FFD2899"/>
    <w:multiLevelType w:val="multilevel"/>
    <w:tmpl w:val="78BE9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50E186E"/>
    <w:multiLevelType w:val="hybridMultilevel"/>
    <w:tmpl w:val="2C007E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1BF773B"/>
    <w:multiLevelType w:val="hybridMultilevel"/>
    <w:tmpl w:val="877AFDBE"/>
    <w:lvl w:ilvl="0" w:tplc="05AE5416">
      <w:start w:val="1"/>
      <w:numFmt w:val="upp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>
    <w:nsid w:val="73776F05"/>
    <w:multiLevelType w:val="hybridMultilevel"/>
    <w:tmpl w:val="EA9AB922"/>
    <w:lvl w:ilvl="0" w:tplc="00B6C6D8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C0086DE4">
      <w:start w:val="1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71646A2">
      <w:start w:val="1"/>
      <w:numFmt w:val="bullet"/>
      <w:lvlText w:val="+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3F686BC">
      <w:start w:val="1"/>
      <w:numFmt w:val="bullet"/>
      <w:lvlText w:val="+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70CE8E0">
      <w:start w:val="1"/>
      <w:numFmt w:val="bullet"/>
      <w:lvlText w:val="+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8E7C64">
      <w:start w:val="1"/>
      <w:numFmt w:val="bullet"/>
      <w:lvlText w:val="+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838AEAC4">
      <w:start w:val="1"/>
      <w:numFmt w:val="bullet"/>
      <w:lvlText w:val="+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0141F36">
      <w:start w:val="1"/>
      <w:numFmt w:val="bullet"/>
      <w:lvlText w:val="+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380EFD0">
      <w:start w:val="1"/>
      <w:numFmt w:val="bullet"/>
      <w:lvlText w:val="+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1"/>
  </w:num>
  <w:num w:numId="5">
    <w:abstractNumId w:val="7"/>
  </w:num>
  <w:num w:numId="6">
    <w:abstractNumId w:val="2"/>
  </w:num>
  <w:num w:numId="7">
    <w:abstractNumId w:val="5"/>
  </w:num>
  <w:num w:numId="8">
    <w:abstractNumId w:val="9"/>
  </w:num>
  <w:num w:numId="9">
    <w:abstractNumId w:val="3"/>
  </w:num>
  <w:num w:numId="10">
    <w:abstractNumId w:val="6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2AB3"/>
    <w:rsid w:val="00001A37"/>
    <w:rsid w:val="00015ED7"/>
    <w:rsid w:val="0004144F"/>
    <w:rsid w:val="00052133"/>
    <w:rsid w:val="00084307"/>
    <w:rsid w:val="000F43B5"/>
    <w:rsid w:val="001228FA"/>
    <w:rsid w:val="001349AF"/>
    <w:rsid w:val="001929DD"/>
    <w:rsid w:val="00245079"/>
    <w:rsid w:val="002A2727"/>
    <w:rsid w:val="002C0458"/>
    <w:rsid w:val="002C38DB"/>
    <w:rsid w:val="00301AFB"/>
    <w:rsid w:val="003513B1"/>
    <w:rsid w:val="003B76A6"/>
    <w:rsid w:val="004A2ECC"/>
    <w:rsid w:val="004E5045"/>
    <w:rsid w:val="004F4C43"/>
    <w:rsid w:val="005162AD"/>
    <w:rsid w:val="0052561D"/>
    <w:rsid w:val="005378EB"/>
    <w:rsid w:val="00545B0C"/>
    <w:rsid w:val="0055024D"/>
    <w:rsid w:val="0058305F"/>
    <w:rsid w:val="005A0CB3"/>
    <w:rsid w:val="005F3C14"/>
    <w:rsid w:val="0062072F"/>
    <w:rsid w:val="00625CD4"/>
    <w:rsid w:val="00665F08"/>
    <w:rsid w:val="00697582"/>
    <w:rsid w:val="0071542C"/>
    <w:rsid w:val="00742174"/>
    <w:rsid w:val="00766835"/>
    <w:rsid w:val="007809EF"/>
    <w:rsid w:val="007A6A76"/>
    <w:rsid w:val="007E67E0"/>
    <w:rsid w:val="007E797D"/>
    <w:rsid w:val="008200D7"/>
    <w:rsid w:val="008667E0"/>
    <w:rsid w:val="00936603"/>
    <w:rsid w:val="00947211"/>
    <w:rsid w:val="0096710B"/>
    <w:rsid w:val="009856F0"/>
    <w:rsid w:val="009A46CD"/>
    <w:rsid w:val="009D3CB5"/>
    <w:rsid w:val="009F28F5"/>
    <w:rsid w:val="00A55D7F"/>
    <w:rsid w:val="00AB2AB3"/>
    <w:rsid w:val="00B30D31"/>
    <w:rsid w:val="00B41635"/>
    <w:rsid w:val="00B467F2"/>
    <w:rsid w:val="00B5637B"/>
    <w:rsid w:val="00BB4FE8"/>
    <w:rsid w:val="00BC43A2"/>
    <w:rsid w:val="00BF3E4E"/>
    <w:rsid w:val="00C32871"/>
    <w:rsid w:val="00C60DF8"/>
    <w:rsid w:val="00CE6874"/>
    <w:rsid w:val="00DB5F00"/>
    <w:rsid w:val="00E21BCA"/>
    <w:rsid w:val="00E41607"/>
    <w:rsid w:val="00E42CBD"/>
    <w:rsid w:val="00F14AAF"/>
    <w:rsid w:val="00F21DD8"/>
    <w:rsid w:val="00F243D0"/>
    <w:rsid w:val="00F27A4C"/>
    <w:rsid w:val="00F94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AB3"/>
    <w:pPr>
      <w:autoSpaceDE w:val="0"/>
      <w:autoSpaceDN w:val="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F43B5"/>
    <w:pPr>
      <w:keepNext/>
      <w:autoSpaceDE/>
      <w:autoSpaceDN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F43B5"/>
    <w:rPr>
      <w:rFonts w:ascii="Cambria" w:hAnsi="Cambria"/>
      <w:b/>
      <w:kern w:val="32"/>
      <w:sz w:val="32"/>
    </w:rPr>
  </w:style>
  <w:style w:type="character" w:customStyle="1" w:styleId="c4">
    <w:name w:val="c4"/>
    <w:basedOn w:val="DefaultParagraphFont"/>
    <w:uiPriority w:val="99"/>
    <w:rsid w:val="002C0458"/>
    <w:rPr>
      <w:rFonts w:cs="Times New Roman"/>
    </w:rPr>
  </w:style>
  <w:style w:type="table" w:styleId="TableGrid">
    <w:name w:val="Table Grid"/>
    <w:basedOn w:val="TableNormal"/>
    <w:uiPriority w:val="99"/>
    <w:rsid w:val="0058305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58305F"/>
    <w:pPr>
      <w:widowControl w:val="0"/>
      <w:autoSpaceDE/>
      <w:autoSpaceDN/>
      <w:jc w:val="center"/>
    </w:pPr>
    <w:rPr>
      <w:rFonts w:ascii="Times New Roman" w:hAnsi="Times New Roman" w:cs="Times New Roman"/>
      <w:b/>
      <w:sz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1B3497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Strong">
    <w:name w:val="Strong"/>
    <w:basedOn w:val="DefaultParagraphFont"/>
    <w:uiPriority w:val="99"/>
    <w:qFormat/>
    <w:rsid w:val="00CE6874"/>
    <w:rPr>
      <w:rFonts w:cs="Times New Roman"/>
      <w:b/>
    </w:rPr>
  </w:style>
  <w:style w:type="paragraph" w:styleId="BalloonText">
    <w:name w:val="Balloon Text"/>
    <w:basedOn w:val="Normal"/>
    <w:link w:val="BalloonTextChar"/>
    <w:uiPriority w:val="99"/>
    <w:rsid w:val="005378EB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5378EB"/>
    <w:rPr>
      <w:rFonts w:ascii="Tahoma" w:hAnsi="Tahoma"/>
      <w:sz w:val="16"/>
    </w:rPr>
  </w:style>
  <w:style w:type="table" w:styleId="TableColumns4">
    <w:name w:val="Table Columns 4"/>
    <w:basedOn w:val="TableNormal"/>
    <w:uiPriority w:val="99"/>
    <w:rsid w:val="004F4C43"/>
    <w:pPr>
      <w:autoSpaceDE w:val="0"/>
      <w:autoSpaceDN w:val="0"/>
    </w:pPr>
    <w:rPr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TableGrid8">
    <w:name w:val="Table Grid 8"/>
    <w:basedOn w:val="TableNormal"/>
    <w:uiPriority w:val="99"/>
    <w:rsid w:val="004F4C43"/>
    <w:pPr>
      <w:autoSpaceDE w:val="0"/>
      <w:autoSpaceDN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basedOn w:val="Normal"/>
    <w:link w:val="HeaderChar"/>
    <w:uiPriority w:val="99"/>
    <w:rsid w:val="0076683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66835"/>
    <w:rPr>
      <w:rFonts w:ascii="Arial" w:hAnsi="Arial" w:cs="Arial"/>
      <w:sz w:val="22"/>
      <w:szCs w:val="22"/>
    </w:rPr>
  </w:style>
  <w:style w:type="paragraph" w:styleId="Footer">
    <w:name w:val="footer"/>
    <w:basedOn w:val="Normal"/>
    <w:link w:val="FooterChar"/>
    <w:uiPriority w:val="99"/>
    <w:rsid w:val="0076683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66835"/>
    <w:rPr>
      <w:rFonts w:ascii="Arial" w:hAnsi="Arial" w:cs="Arial"/>
      <w:sz w:val="22"/>
      <w:szCs w:val="22"/>
    </w:rPr>
  </w:style>
  <w:style w:type="paragraph" w:customStyle="1" w:styleId="tekstwstpny">
    <w:name w:val="tekst wstępny"/>
    <w:basedOn w:val="Normal"/>
    <w:uiPriority w:val="99"/>
    <w:rsid w:val="002C38DB"/>
    <w:pPr>
      <w:suppressAutoHyphens/>
      <w:spacing w:before="60" w:after="6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527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198</Words>
  <Characters>1194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cp:lastPrinted>2021-02-18T13:46:00Z</cp:lastPrinted>
  <dcterms:created xsi:type="dcterms:W3CDTF">2021-01-26T11:55:00Z</dcterms:created>
  <dcterms:modified xsi:type="dcterms:W3CDTF">2021-02-18T13:46:00Z</dcterms:modified>
</cp:coreProperties>
</file>