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91C" w:rsidRPr="00AF6850" w:rsidRDefault="003A291C" w:rsidP="008A4A19">
      <w:pPr>
        <w:pStyle w:val="Heading2"/>
        <w:jc w:val="right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Załącznik nr 2</w:t>
      </w:r>
    </w:p>
    <w:p w:rsidR="003A291C" w:rsidRPr="00AF6850" w:rsidRDefault="003A291C" w:rsidP="00170758">
      <w:pPr>
        <w:pStyle w:val="Heading2"/>
        <w:rPr>
          <w:rFonts w:ascii="Calibri" w:hAnsi="Calibri" w:cs="Calibri"/>
        </w:rPr>
      </w:pPr>
      <w:r w:rsidRPr="00AF6850">
        <w:rPr>
          <w:rFonts w:ascii="Calibri" w:hAnsi="Calibri" w:cs="Calibri"/>
        </w:rPr>
        <w:t>FORMULARZ  OFERTOWY</w:t>
      </w:r>
    </w:p>
    <w:p w:rsidR="003A291C" w:rsidRPr="00AF6850" w:rsidRDefault="003A291C" w:rsidP="00170758">
      <w:pPr>
        <w:rPr>
          <w:rFonts w:ascii="Calibri" w:hAnsi="Calibri" w:cs="Calibri"/>
          <w:sz w:val="22"/>
          <w:szCs w:val="22"/>
        </w:rPr>
      </w:pPr>
    </w:p>
    <w:p w:rsidR="003A291C" w:rsidRPr="00AF6850" w:rsidRDefault="003A291C" w:rsidP="00170758">
      <w:pPr>
        <w:pStyle w:val="Heading2"/>
        <w:jc w:val="left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b w:val="0"/>
          <w:sz w:val="22"/>
          <w:szCs w:val="22"/>
        </w:rPr>
        <w:t>Uwaga:</w:t>
      </w:r>
      <w:r w:rsidRPr="00AF6850">
        <w:rPr>
          <w:rFonts w:ascii="Calibri" w:hAnsi="Calibri" w:cs="Calibri"/>
          <w:sz w:val="22"/>
          <w:szCs w:val="22"/>
        </w:rPr>
        <w:t xml:space="preserve">  Wypełnia w całości i podpisuje Wykonawca</w:t>
      </w:r>
    </w:p>
    <w:p w:rsidR="003A291C" w:rsidRPr="00AF6850" w:rsidRDefault="003A291C">
      <w:pPr>
        <w:rPr>
          <w:rFonts w:ascii="Calibri" w:hAnsi="Calibri" w:cs="Calibri"/>
          <w:sz w:val="22"/>
          <w:szCs w:val="22"/>
        </w:rPr>
      </w:pPr>
    </w:p>
    <w:p w:rsidR="003A291C" w:rsidRPr="00AF6850" w:rsidRDefault="003A291C" w:rsidP="00732A91">
      <w:pPr>
        <w:tabs>
          <w:tab w:val="left" w:pos="9214"/>
        </w:tabs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>Dane  Wykonawcy</w:t>
      </w:r>
      <w:r w:rsidRPr="00AF6850">
        <w:rPr>
          <w:rFonts w:ascii="Calibri" w:hAnsi="Calibri" w:cs="Calibri"/>
          <w:sz w:val="22"/>
          <w:szCs w:val="22"/>
        </w:rPr>
        <w:t xml:space="preserve"> .................................................................................................................................................................</w:t>
      </w:r>
    </w:p>
    <w:p w:rsidR="003A291C" w:rsidRPr="00AF6850" w:rsidRDefault="003A291C" w:rsidP="00732A91">
      <w:pPr>
        <w:rPr>
          <w:rFonts w:ascii="Calibri" w:hAnsi="Calibri" w:cs="Calibri"/>
          <w:sz w:val="22"/>
          <w:szCs w:val="22"/>
        </w:rPr>
      </w:pPr>
    </w:p>
    <w:p w:rsidR="003A291C" w:rsidRPr="00AF6850" w:rsidRDefault="003A291C" w:rsidP="00732A91">
      <w:pPr>
        <w:tabs>
          <w:tab w:val="left" w:leader="dot" w:pos="9072"/>
        </w:tabs>
        <w:rPr>
          <w:rFonts w:ascii="Calibri" w:hAnsi="Calibri" w:cs="Calibri"/>
          <w:b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 xml:space="preserve">Adres / siedziba/  Wykonawca </w:t>
      </w:r>
      <w:r w:rsidRPr="00AF6850">
        <w:rPr>
          <w:rFonts w:ascii="Calibri" w:hAnsi="Calibri" w:cs="Calibri"/>
          <w:sz w:val="22"/>
          <w:szCs w:val="22"/>
        </w:rPr>
        <w:t xml:space="preserve"> ………………………………………………………………...……………………….………….…</w:t>
      </w:r>
    </w:p>
    <w:p w:rsidR="003A291C" w:rsidRPr="00AF6850" w:rsidRDefault="003A291C" w:rsidP="00732A91">
      <w:pPr>
        <w:tabs>
          <w:tab w:val="left" w:leader="dot" w:pos="9072"/>
        </w:tabs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…………………………………………………………………….…………………………………………………………………………………………………………………………….....</w:t>
      </w:r>
    </w:p>
    <w:p w:rsidR="003A291C" w:rsidRPr="00AF6850" w:rsidRDefault="003A291C" w:rsidP="00732A91">
      <w:pPr>
        <w:rPr>
          <w:rFonts w:ascii="Calibri" w:hAnsi="Calibri" w:cs="Calibri"/>
          <w:sz w:val="22"/>
          <w:szCs w:val="22"/>
        </w:rPr>
      </w:pPr>
    </w:p>
    <w:p w:rsidR="003A291C" w:rsidRPr="00AF6850" w:rsidRDefault="003A291C" w:rsidP="00732A91">
      <w:pPr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>tel. /</w:t>
      </w:r>
      <w:r w:rsidRPr="00AF6850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:rsidR="003A291C" w:rsidRPr="00AF6850" w:rsidRDefault="003A291C" w:rsidP="00732A91">
      <w:pPr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>fax</w:t>
      </w:r>
      <w:r w:rsidRPr="00AF6850">
        <w:rPr>
          <w:rFonts w:ascii="Calibri" w:hAnsi="Calibri" w:cs="Calibri"/>
          <w:sz w:val="22"/>
          <w:szCs w:val="22"/>
        </w:rPr>
        <w:t>../.......................................................................................................................................................</w:t>
      </w:r>
    </w:p>
    <w:p w:rsidR="003A291C" w:rsidRPr="00AF6850" w:rsidRDefault="003A291C" w:rsidP="00ED0DBB">
      <w:pPr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 xml:space="preserve">adres e-mail osoby upoważnionej do korespondencji z Zamawiającym: </w:t>
      </w:r>
      <w:r w:rsidRPr="00AF685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A291C" w:rsidRPr="00AF6850" w:rsidRDefault="003A291C" w:rsidP="00ED0DBB">
      <w:pPr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 xml:space="preserve">Oferta dotyczy zapytania ofertowego sporządzonego przez Samodzielny Publiczny Zakład Opieki Zdrowotnej w Krotoszynie ul. Młyńska 2, </w:t>
      </w:r>
    </w:p>
    <w:p w:rsidR="003A291C" w:rsidRPr="00AF6850" w:rsidRDefault="003A291C" w:rsidP="004B7864">
      <w:pPr>
        <w:jc w:val="both"/>
        <w:rPr>
          <w:rFonts w:ascii="Calibri" w:hAnsi="Calibri" w:cs="Calibri"/>
          <w:sz w:val="22"/>
          <w:szCs w:val="22"/>
        </w:rPr>
      </w:pPr>
    </w:p>
    <w:p w:rsidR="003A291C" w:rsidRPr="00AF6850" w:rsidRDefault="003A291C" w:rsidP="00D62341">
      <w:pPr>
        <w:jc w:val="center"/>
        <w:rPr>
          <w:rFonts w:ascii="Calibri" w:hAnsi="Calibri" w:cs="Calibri"/>
          <w:color w:val="000000"/>
          <w:sz w:val="22"/>
          <w:szCs w:val="22"/>
        </w:rPr>
      </w:pPr>
      <w:r w:rsidRPr="00AF6850">
        <w:rPr>
          <w:rFonts w:ascii="Calibri" w:hAnsi="Calibri" w:cs="Calibri"/>
          <w:b/>
          <w:color w:val="000000"/>
          <w:sz w:val="22"/>
          <w:szCs w:val="22"/>
        </w:rPr>
        <w:t xml:space="preserve">Nr  </w:t>
      </w:r>
      <w:r>
        <w:rPr>
          <w:rFonts w:ascii="Calibri" w:hAnsi="Calibri" w:cs="Calibri"/>
          <w:b/>
          <w:color w:val="000000"/>
          <w:sz w:val="22"/>
          <w:szCs w:val="22"/>
        </w:rPr>
        <w:t>DI/9/01/21</w:t>
      </w:r>
    </w:p>
    <w:p w:rsidR="003A291C" w:rsidRPr="00AF6850" w:rsidRDefault="003A291C" w:rsidP="004B7864">
      <w:pPr>
        <w:pStyle w:val="BodyText"/>
        <w:widowControl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na:</w:t>
      </w:r>
    </w:p>
    <w:p w:rsidR="003A291C" w:rsidRPr="00AF6850" w:rsidRDefault="003A291C" w:rsidP="004B7864">
      <w:pPr>
        <w:pStyle w:val="BodyText"/>
        <w:widowControl/>
        <w:rPr>
          <w:rFonts w:ascii="Calibri" w:hAnsi="Calibri" w:cs="Calibri"/>
          <w:sz w:val="22"/>
          <w:szCs w:val="22"/>
        </w:rPr>
      </w:pPr>
    </w:p>
    <w:p w:rsidR="003A291C" w:rsidRPr="00AF6850" w:rsidRDefault="003A291C" w:rsidP="00ED0DBB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>„</w:t>
      </w:r>
      <w:r w:rsidRPr="00AF6850">
        <w:rPr>
          <w:rFonts w:ascii="Calibri" w:hAnsi="Calibri" w:cs="Calibri"/>
          <w:b/>
          <w:bCs/>
          <w:sz w:val="22"/>
          <w:szCs w:val="22"/>
        </w:rPr>
        <w:t>Uzupełnienie posiadanego systemu HIS Eskulap o moduł PACS</w:t>
      </w:r>
    </w:p>
    <w:p w:rsidR="003A291C" w:rsidRPr="00AF6850" w:rsidRDefault="003A291C" w:rsidP="00ED0DBB">
      <w:pPr>
        <w:jc w:val="center"/>
        <w:rPr>
          <w:rFonts w:ascii="Calibri" w:hAnsi="Calibri" w:cs="Calibri"/>
          <w:b/>
          <w:snapToGrid w:val="0"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>dla SPZOZ Krotoszyn”</w:t>
      </w:r>
    </w:p>
    <w:p w:rsidR="003A291C" w:rsidRPr="00AF6850" w:rsidRDefault="003A291C" w:rsidP="00ED0DBB">
      <w:pPr>
        <w:jc w:val="center"/>
        <w:rPr>
          <w:rFonts w:ascii="Calibri" w:hAnsi="Calibri" w:cs="Calibri"/>
          <w:b/>
          <w:snapToGrid w:val="0"/>
          <w:sz w:val="22"/>
          <w:szCs w:val="22"/>
        </w:rPr>
      </w:pPr>
    </w:p>
    <w:p w:rsidR="003A291C" w:rsidRPr="00AF6850" w:rsidRDefault="003A291C" w:rsidP="00CE408A">
      <w:pPr>
        <w:rPr>
          <w:rFonts w:ascii="Calibri" w:hAnsi="Calibri" w:cs="Calibri"/>
          <w:b/>
          <w:snapToGrid w:val="0"/>
          <w:sz w:val="22"/>
          <w:szCs w:val="22"/>
        </w:rPr>
      </w:pPr>
    </w:p>
    <w:p w:rsidR="003A291C" w:rsidRPr="00AF6850" w:rsidRDefault="003A291C" w:rsidP="005033A1">
      <w:pPr>
        <w:pStyle w:val="BodyText"/>
        <w:numPr>
          <w:ilvl w:val="0"/>
          <w:numId w:val="42"/>
        </w:numPr>
        <w:ind w:left="284" w:hanging="284"/>
        <w:rPr>
          <w:rFonts w:ascii="Calibri" w:hAnsi="Calibri" w:cs="Calibri"/>
          <w:b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 xml:space="preserve">Oferujemy wykonanie przedmiotu zamówienia, zgodnie z wymaganiami ofertowymi – opisem przedmiotu zamówienia za cenę podaną poniżej: </w:t>
      </w:r>
    </w:p>
    <w:p w:rsidR="003A291C" w:rsidRPr="00AF6850" w:rsidRDefault="003A291C" w:rsidP="004F7DFB">
      <w:pPr>
        <w:rPr>
          <w:rFonts w:ascii="Calibri" w:hAnsi="Calibri" w:cs="Calibri"/>
          <w:sz w:val="22"/>
          <w:szCs w:val="22"/>
        </w:rPr>
      </w:pPr>
    </w:p>
    <w:p w:rsidR="003A291C" w:rsidRPr="00AF6850" w:rsidRDefault="003A291C" w:rsidP="00697F6F">
      <w:pPr>
        <w:spacing w:line="360" w:lineRule="auto"/>
        <w:rPr>
          <w:rFonts w:ascii="Calibri" w:hAnsi="Calibri" w:cs="Calibri"/>
          <w:i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a) wartość netto w PLN..................................</w:t>
      </w:r>
    </w:p>
    <w:p w:rsidR="003A291C" w:rsidRPr="00AF6850" w:rsidRDefault="003A291C" w:rsidP="00697F6F">
      <w:pPr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b) wartość VAT w PLN...................................</w:t>
      </w:r>
    </w:p>
    <w:p w:rsidR="003A291C" w:rsidRPr="00AF6850" w:rsidRDefault="003A291C" w:rsidP="00697F6F">
      <w:pPr>
        <w:tabs>
          <w:tab w:val="left" w:pos="142"/>
          <w:tab w:val="left" w:pos="284"/>
          <w:tab w:val="left" w:pos="4253"/>
          <w:tab w:val="left" w:pos="4395"/>
          <w:tab w:val="left" w:pos="5103"/>
          <w:tab w:val="left" w:pos="5245"/>
        </w:tabs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c) wartość brutto w PLN.................................</w:t>
      </w:r>
    </w:p>
    <w:p w:rsidR="003A291C" w:rsidRPr="00AF6850" w:rsidRDefault="003A291C" w:rsidP="00697F6F">
      <w:pPr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d) stawka VAT w % .......................................</w:t>
      </w:r>
    </w:p>
    <w:p w:rsidR="003A291C" w:rsidRPr="00AF6850" w:rsidRDefault="003A291C" w:rsidP="004F7DFB">
      <w:pPr>
        <w:spacing w:before="60" w:after="60"/>
        <w:rPr>
          <w:rFonts w:ascii="Calibri" w:hAnsi="Calibri" w:cs="Calibri"/>
          <w:b/>
          <w:sz w:val="22"/>
          <w:szCs w:val="22"/>
        </w:rPr>
      </w:pPr>
    </w:p>
    <w:p w:rsidR="003A291C" w:rsidRPr="00AF6850" w:rsidRDefault="003A291C" w:rsidP="004F7DFB">
      <w:pPr>
        <w:spacing w:before="60" w:after="60"/>
        <w:rPr>
          <w:rFonts w:ascii="Calibri" w:hAnsi="Calibri" w:cs="Calibri"/>
          <w:b/>
          <w:sz w:val="22"/>
          <w:szCs w:val="22"/>
        </w:rPr>
      </w:pPr>
    </w:p>
    <w:p w:rsidR="003A291C" w:rsidRPr="00AF6850" w:rsidRDefault="003A291C" w:rsidP="004F7DFB">
      <w:pPr>
        <w:spacing w:before="60" w:after="60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Wartość  brutto za wykonanie całości przedmiotu zamówienia wynosi....................... zł</w:t>
      </w:r>
    </w:p>
    <w:p w:rsidR="003A291C" w:rsidRPr="00AF6850" w:rsidRDefault="003A291C" w:rsidP="004F7DFB">
      <w:pPr>
        <w:spacing w:line="360" w:lineRule="auto"/>
        <w:ind w:hanging="284"/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 xml:space="preserve">     kwota podatku VAT wynosi ................................ zł</w:t>
      </w:r>
    </w:p>
    <w:p w:rsidR="003A291C" w:rsidRPr="00AF6850" w:rsidRDefault="003A291C" w:rsidP="004F7DFB">
      <w:pPr>
        <w:spacing w:line="360" w:lineRule="auto"/>
        <w:ind w:hanging="284"/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ab/>
        <w:t>wartość netto za wykonanie całości przedmiotu zamówienia wynosi....................... zł</w:t>
      </w:r>
    </w:p>
    <w:p w:rsidR="003A291C" w:rsidRPr="00AF6850" w:rsidRDefault="003A291C" w:rsidP="004B7864">
      <w:pPr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:rsidR="003A291C" w:rsidRPr="00AF6850" w:rsidRDefault="003A291C" w:rsidP="00ED0DBB">
      <w:pPr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II. Oświadczamy, że:</w:t>
      </w:r>
    </w:p>
    <w:p w:rsidR="003A291C" w:rsidRPr="00AF6850" w:rsidRDefault="003A291C" w:rsidP="00ED0DBB">
      <w:pPr>
        <w:pStyle w:val="BodyText"/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 cenie niniejszej oferty zostały uwzględnione wszystkie koszty związane z wykonaniem przedmiotu zamówienia.</w:t>
      </w:r>
    </w:p>
    <w:p w:rsidR="003A291C" w:rsidRPr="00AF6850" w:rsidRDefault="003A291C" w:rsidP="00ED0DBB">
      <w:pPr>
        <w:pStyle w:val="BodyText"/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Zapoznaliśmy się z zapytaniem ofertowym i nie wnosimy do niego zastrzeżeń.</w:t>
      </w:r>
    </w:p>
    <w:p w:rsidR="003A291C" w:rsidRPr="00AF6850" w:rsidRDefault="003A291C" w:rsidP="00ED0DBB">
      <w:pPr>
        <w:pStyle w:val="BodyText"/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Uważamy się za związanych niniejszą ofertą przez okres 30 dni od daty otwarcia ofert.</w:t>
      </w:r>
    </w:p>
    <w:p w:rsidR="003A291C" w:rsidRPr="00AF6850" w:rsidRDefault="003A291C" w:rsidP="00ED0DBB">
      <w:pPr>
        <w:pStyle w:val="BodyText"/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Zawarte w zapytaniu ofertowym warunki umowy zostały przez nas zaakceptowane i zobowiązujemy się w przypadku wyboru naszej oferty do zawarcia umowy na wyżej wymienionych warunkach w miejscu i terminie wyznaczonym przez Zamawiającego.</w:t>
      </w:r>
    </w:p>
    <w:p w:rsidR="003A291C" w:rsidRPr="00AF6850" w:rsidRDefault="003A291C" w:rsidP="00401745">
      <w:pPr>
        <w:pStyle w:val="BodyText"/>
        <w:numPr>
          <w:ilvl w:val="0"/>
          <w:numId w:val="39"/>
        </w:numPr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Wszystkie złożone przez nas dokumenty są zgodne z aktualnym stanem prawnym i faktycznym.</w:t>
      </w:r>
    </w:p>
    <w:p w:rsidR="003A291C" w:rsidRPr="00AF6850" w:rsidRDefault="003A291C">
      <w:pPr>
        <w:pStyle w:val="BodyTextIndent"/>
        <w:numPr>
          <w:ilvl w:val="0"/>
          <w:numId w:val="39"/>
        </w:numPr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 xml:space="preserve">W przypadku otrzymania zamówienia, koordynatorem nadzorującym realizację postanowień umownych zostanie Pan(i): </w:t>
      </w:r>
    </w:p>
    <w:p w:rsidR="003A291C" w:rsidRPr="00AF6850" w:rsidRDefault="003A291C">
      <w:pPr>
        <w:pStyle w:val="BodyTextIndent"/>
        <w:spacing w:line="360" w:lineRule="auto"/>
        <w:ind w:firstLine="340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 w:rsidR="003A291C" w:rsidRPr="00AF6850" w:rsidRDefault="003A291C" w:rsidP="002A72EC">
      <w:pPr>
        <w:pStyle w:val="BodyText"/>
        <w:ind w:firstLine="340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telefon kontaktowy.................................................</w:t>
      </w:r>
    </w:p>
    <w:p w:rsidR="003A291C" w:rsidRPr="00AF6850" w:rsidRDefault="003A291C" w:rsidP="002A72EC">
      <w:pPr>
        <w:pStyle w:val="BodyText"/>
        <w:numPr>
          <w:ilvl w:val="0"/>
          <w:numId w:val="39"/>
        </w:numPr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Wszelkie płatności związane z realizacją umowy, w przypadku wyboru Naszej oferty, Zamawiający przekazywał będzie na konto nr:</w:t>
      </w:r>
    </w:p>
    <w:p w:rsidR="003A291C" w:rsidRPr="00AF6850" w:rsidRDefault="003A291C" w:rsidP="006E0273">
      <w:pPr>
        <w:pStyle w:val="BodyText"/>
        <w:ind w:firstLine="340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 w:rsidR="003A291C" w:rsidRPr="00AF6850" w:rsidRDefault="003A291C" w:rsidP="006E0273">
      <w:pPr>
        <w:pStyle w:val="BodyText"/>
        <w:ind w:firstLine="340"/>
        <w:rPr>
          <w:rFonts w:ascii="Calibri" w:hAnsi="Calibri" w:cs="Calibri"/>
          <w:sz w:val="22"/>
          <w:szCs w:val="22"/>
        </w:rPr>
      </w:pPr>
    </w:p>
    <w:p w:rsidR="003A291C" w:rsidRPr="00AF6850" w:rsidRDefault="003A291C" w:rsidP="00732A91">
      <w:pPr>
        <w:pStyle w:val="BodyTextIndent"/>
        <w:ind w:left="284" w:hanging="284"/>
        <w:rPr>
          <w:rFonts w:ascii="Calibri" w:hAnsi="Calibri" w:cs="Calibri"/>
          <w:b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>8.</w:t>
      </w:r>
      <w:r w:rsidRPr="00AF6850">
        <w:rPr>
          <w:rFonts w:ascii="Calibri" w:hAnsi="Calibri" w:cs="Calibri"/>
          <w:b/>
          <w:sz w:val="22"/>
          <w:szCs w:val="22"/>
        </w:rPr>
        <w:tab/>
        <w:t>Akceptujemy termin płatności: 30 dni od daty otrzymania faktury przez Zamawiającego.</w:t>
      </w:r>
    </w:p>
    <w:p w:rsidR="003A291C" w:rsidRPr="00AF6850" w:rsidRDefault="003A291C" w:rsidP="005030F1">
      <w:pPr>
        <w:pStyle w:val="BodyTextIndent"/>
        <w:ind w:left="284" w:hanging="284"/>
        <w:jc w:val="left"/>
        <w:rPr>
          <w:rFonts w:ascii="Calibri" w:hAnsi="Calibri" w:cs="Calibri"/>
          <w:b/>
          <w:sz w:val="22"/>
          <w:szCs w:val="22"/>
        </w:rPr>
      </w:pPr>
    </w:p>
    <w:p w:rsidR="003A291C" w:rsidRPr="00AF6850" w:rsidRDefault="003A291C" w:rsidP="002A72EC">
      <w:pPr>
        <w:pStyle w:val="BodyTextIndent"/>
        <w:ind w:left="420" w:hanging="420"/>
        <w:jc w:val="left"/>
        <w:rPr>
          <w:rFonts w:ascii="Calibri" w:hAnsi="Calibri" w:cs="Calibri"/>
          <w:b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>9.</w:t>
      </w:r>
      <w:r w:rsidRPr="00AF6850">
        <w:rPr>
          <w:rFonts w:ascii="Calibri" w:hAnsi="Calibri" w:cs="Calibri"/>
          <w:b/>
          <w:sz w:val="22"/>
          <w:szCs w:val="22"/>
        </w:rPr>
        <w:tab/>
        <w:t>Zamierzamy powierzyć podwykonawcy następującą część zamówienia:………….   *</w:t>
      </w:r>
      <w:r w:rsidRPr="00AF6850">
        <w:rPr>
          <w:rFonts w:ascii="Calibri" w:hAnsi="Calibri" w:cs="Calibri"/>
          <w:b/>
          <w:sz w:val="22"/>
          <w:szCs w:val="22"/>
        </w:rPr>
        <w:br/>
        <w:t>/nie zamierzamy powierzyć podwykonawcy żadnej części zamówienia. *</w:t>
      </w:r>
    </w:p>
    <w:p w:rsidR="003A291C" w:rsidRPr="00AF6850" w:rsidRDefault="003A291C" w:rsidP="00891465">
      <w:pPr>
        <w:pStyle w:val="BodyText"/>
        <w:ind w:left="420"/>
        <w:jc w:val="both"/>
        <w:rPr>
          <w:rFonts w:ascii="Calibri" w:hAnsi="Calibri" w:cs="Calibri"/>
          <w:i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*</w:t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  <w:vertAlign w:val="superscript"/>
        </w:rPr>
        <w:t>niepotrzebne skreślić</w:t>
      </w:r>
    </w:p>
    <w:p w:rsidR="003A291C" w:rsidRPr="00AF6850" w:rsidRDefault="003A291C" w:rsidP="00401745">
      <w:pPr>
        <w:pStyle w:val="BodyText"/>
        <w:rPr>
          <w:rFonts w:ascii="Calibri" w:hAnsi="Calibri" w:cs="Calibri"/>
          <w:sz w:val="22"/>
          <w:szCs w:val="22"/>
        </w:rPr>
      </w:pPr>
    </w:p>
    <w:p w:rsidR="003A291C" w:rsidRPr="00AF6850" w:rsidRDefault="003A291C" w:rsidP="005030F1">
      <w:pPr>
        <w:pStyle w:val="BodyText"/>
        <w:snapToGrid w:val="0"/>
        <w:ind w:left="357" w:hanging="357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10.</w:t>
      </w:r>
      <w:r w:rsidRPr="00AF6850">
        <w:rPr>
          <w:rFonts w:ascii="Calibri" w:hAnsi="Calibri" w:cs="Calibri"/>
          <w:sz w:val="22"/>
          <w:szCs w:val="22"/>
        </w:rPr>
        <w:tab/>
        <w:t xml:space="preserve">Oświadczamy, że oferta nie zawiera informacji stanowiących tajemnicę przedsiębiorstwa w rozumieniu przepisów o zwalczaniu nieuczciwej konkurencji / </w:t>
      </w:r>
      <w:r w:rsidRPr="00AF6850">
        <w:rPr>
          <w:rFonts w:ascii="Calibri" w:hAnsi="Calibri" w:cs="Calibri"/>
          <w:sz w:val="22"/>
          <w:szCs w:val="22"/>
        </w:rPr>
        <w:br/>
        <w:t xml:space="preserve">Oświadczamy, że oferta zawiera informacje stanowiące tajemnicę przedsiębiorstwa </w:t>
      </w:r>
      <w:r w:rsidRPr="00AF6850">
        <w:rPr>
          <w:rFonts w:ascii="Calibri" w:hAnsi="Calibri" w:cs="Calibri"/>
          <w:sz w:val="22"/>
          <w:szCs w:val="22"/>
        </w:rPr>
        <w:br/>
        <w:t>w rozumieniu przepisów o zwalczaniu nieuczciwej konkurencji./*</w:t>
      </w:r>
      <w:r w:rsidRPr="00AF6850">
        <w:rPr>
          <w:rFonts w:ascii="Calibri" w:hAnsi="Calibri" w:cs="Calibri"/>
          <w:sz w:val="22"/>
          <w:szCs w:val="22"/>
        </w:rPr>
        <w:br/>
        <w:t xml:space="preserve"> </w:t>
      </w:r>
    </w:p>
    <w:p w:rsidR="003A291C" w:rsidRPr="00AF6850" w:rsidRDefault="003A291C" w:rsidP="006F4612">
      <w:pPr>
        <w:pStyle w:val="BodyText"/>
        <w:ind w:left="420"/>
        <w:jc w:val="both"/>
        <w:rPr>
          <w:rFonts w:ascii="Calibri" w:hAnsi="Calibri" w:cs="Calibri"/>
          <w:i/>
          <w:sz w:val="22"/>
          <w:szCs w:val="22"/>
          <w:vertAlign w:val="superscript"/>
        </w:rPr>
      </w:pPr>
      <w:r w:rsidRPr="00AF6850">
        <w:rPr>
          <w:rFonts w:ascii="Calibri" w:hAnsi="Calibri" w:cs="Calibri"/>
          <w:i/>
          <w:sz w:val="22"/>
          <w:szCs w:val="22"/>
          <w:vertAlign w:val="superscript"/>
        </w:rPr>
        <w:t>*</w:t>
      </w:r>
      <w:r w:rsidRPr="00AF6850">
        <w:rPr>
          <w:rFonts w:ascii="Calibri" w:hAnsi="Calibri" w:cs="Calibri"/>
          <w:i/>
          <w:sz w:val="22"/>
          <w:szCs w:val="22"/>
          <w:vertAlign w:val="superscript"/>
        </w:rPr>
        <w:tab/>
        <w:t>niepotrzebne skreślić</w:t>
      </w:r>
    </w:p>
    <w:p w:rsidR="003A291C" w:rsidRPr="00AF6850" w:rsidRDefault="003A291C" w:rsidP="00732B03">
      <w:pPr>
        <w:pStyle w:val="NormalWeb"/>
        <w:ind w:left="709" w:hanging="709"/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color w:val="000000"/>
          <w:sz w:val="22"/>
          <w:szCs w:val="22"/>
        </w:rPr>
        <w:t>11.</w:t>
      </w:r>
      <w:r w:rsidRPr="00AF6850">
        <w:rPr>
          <w:rFonts w:ascii="Calibri" w:hAnsi="Calibri" w:cs="Calibri"/>
          <w:color w:val="000000"/>
          <w:sz w:val="22"/>
          <w:szCs w:val="22"/>
        </w:rPr>
        <w:tab/>
        <w:t>Oświadczamy, że wypełniamy obowiązki informacyjne przewidziane w art. 13 lub art. 14 RODO</w:t>
      </w:r>
      <w:r w:rsidRPr="00AF6850"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 w:rsidRPr="00AF6850">
        <w:rPr>
          <w:rFonts w:ascii="Calibri" w:hAnsi="Calibri" w:cs="Calibri"/>
          <w:color w:val="000000"/>
          <w:sz w:val="22"/>
          <w:szCs w:val="22"/>
        </w:rPr>
        <w:t xml:space="preserve"> wobec osób fizycznych, </w:t>
      </w:r>
      <w:r w:rsidRPr="00AF6850">
        <w:rPr>
          <w:rFonts w:ascii="Calibri" w:hAnsi="Calibri" w:cs="Calibri"/>
          <w:sz w:val="22"/>
          <w:szCs w:val="22"/>
        </w:rPr>
        <w:t>od których dane osobowe bezpośrednio lub pośrednio pozyskałem</w:t>
      </w:r>
      <w:r w:rsidRPr="00AF6850">
        <w:rPr>
          <w:rFonts w:ascii="Calibri" w:hAnsi="Calibri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AF6850">
        <w:rPr>
          <w:rFonts w:ascii="Calibri" w:hAnsi="Calibri" w:cs="Calibri"/>
          <w:sz w:val="22"/>
          <w:szCs w:val="22"/>
        </w:rPr>
        <w:t>.</w:t>
      </w:r>
    </w:p>
    <w:p w:rsidR="003A291C" w:rsidRPr="00AF6850" w:rsidRDefault="003A291C" w:rsidP="00732B03">
      <w:pPr>
        <w:pStyle w:val="Akapitzlist1"/>
        <w:ind w:left="709"/>
        <w:rPr>
          <w:rFonts w:ascii="Calibri" w:hAnsi="Calibri" w:cs="Calibri"/>
          <w:sz w:val="22"/>
          <w:szCs w:val="22"/>
        </w:rPr>
      </w:pPr>
    </w:p>
    <w:p w:rsidR="003A291C" w:rsidRPr="00AF6850" w:rsidRDefault="003A291C" w:rsidP="00732B03">
      <w:pPr>
        <w:pStyle w:val="NormalWeb"/>
        <w:ind w:left="284"/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color w:val="000000"/>
          <w:sz w:val="22"/>
          <w:szCs w:val="22"/>
        </w:rPr>
        <w:t xml:space="preserve">W przypadku gdy wykonawca </w:t>
      </w:r>
      <w:r w:rsidRPr="00AF6850">
        <w:rPr>
          <w:rFonts w:ascii="Calibri" w:hAnsi="Calibri" w:cs="Calibr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AF6850">
        <w:rPr>
          <w:rFonts w:ascii="Calibri" w:hAnsi="Calibri" w:cs="Calibri"/>
          <w:b/>
          <w:sz w:val="22"/>
          <w:szCs w:val="22"/>
        </w:rPr>
        <w:t>np. przez jego wykreślenie</w:t>
      </w:r>
      <w:r w:rsidRPr="00AF6850">
        <w:rPr>
          <w:rFonts w:ascii="Calibri" w:hAnsi="Calibri" w:cs="Calibri"/>
          <w:sz w:val="22"/>
          <w:szCs w:val="22"/>
        </w:rPr>
        <w:t>).</w:t>
      </w:r>
    </w:p>
    <w:p w:rsidR="003A291C" w:rsidRPr="00AF6850" w:rsidRDefault="003A291C" w:rsidP="00732B03">
      <w:pPr>
        <w:pStyle w:val="BodyText"/>
        <w:jc w:val="both"/>
        <w:rPr>
          <w:rFonts w:ascii="Calibri" w:hAnsi="Calibri" w:cs="Calibri"/>
          <w:i/>
          <w:sz w:val="22"/>
          <w:szCs w:val="22"/>
          <w:vertAlign w:val="superscript"/>
        </w:rPr>
      </w:pPr>
    </w:p>
    <w:p w:rsidR="003A291C" w:rsidRPr="00AF6850" w:rsidRDefault="003A291C">
      <w:pPr>
        <w:pStyle w:val="BodyText"/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III.</w:t>
      </w:r>
      <w:r w:rsidRPr="00AF6850">
        <w:rPr>
          <w:rFonts w:ascii="Calibri" w:hAnsi="Calibri" w:cs="Calibri"/>
          <w:sz w:val="22"/>
          <w:szCs w:val="22"/>
        </w:rPr>
        <w:tab/>
        <w:t>Załącznikami do niniejszej oferty są:</w:t>
      </w:r>
    </w:p>
    <w:p w:rsidR="003A291C" w:rsidRPr="00AF6850" w:rsidRDefault="003A291C">
      <w:pPr>
        <w:pStyle w:val="BodyText"/>
        <w:tabs>
          <w:tab w:val="left" w:pos="360"/>
          <w:tab w:val="left" w:leader="dot" w:pos="8647"/>
        </w:tabs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 xml:space="preserve">1. </w:t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</w:p>
    <w:p w:rsidR="003A291C" w:rsidRPr="00AF6850" w:rsidRDefault="003A291C">
      <w:pPr>
        <w:pStyle w:val="BodyText"/>
        <w:tabs>
          <w:tab w:val="left" w:pos="360"/>
          <w:tab w:val="left" w:leader="dot" w:pos="8647"/>
        </w:tabs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 xml:space="preserve">2. </w:t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</w:p>
    <w:p w:rsidR="003A291C" w:rsidRPr="00AF6850" w:rsidRDefault="003A291C">
      <w:pPr>
        <w:pStyle w:val="BodyText"/>
        <w:tabs>
          <w:tab w:val="left" w:pos="360"/>
          <w:tab w:val="left" w:leader="dot" w:pos="8647"/>
        </w:tabs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 xml:space="preserve">3. </w:t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</w:p>
    <w:p w:rsidR="003A291C" w:rsidRPr="00AF6850" w:rsidRDefault="003A291C" w:rsidP="00170758">
      <w:pPr>
        <w:pStyle w:val="BodyText"/>
        <w:tabs>
          <w:tab w:val="left" w:pos="360"/>
          <w:tab w:val="left" w:leader="dot" w:pos="8647"/>
        </w:tabs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 xml:space="preserve">4. </w:t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</w:p>
    <w:p w:rsidR="003A291C" w:rsidRPr="00AF6850" w:rsidRDefault="003A291C">
      <w:pPr>
        <w:pStyle w:val="BodyText"/>
        <w:spacing w:line="360" w:lineRule="auto"/>
        <w:rPr>
          <w:rFonts w:ascii="Calibri" w:hAnsi="Calibri" w:cs="Calibri"/>
          <w:sz w:val="22"/>
          <w:szCs w:val="22"/>
        </w:rPr>
      </w:pPr>
    </w:p>
    <w:p w:rsidR="003A291C" w:rsidRPr="00AF6850" w:rsidRDefault="003A291C">
      <w:pPr>
        <w:pStyle w:val="BodyText"/>
        <w:spacing w:line="360" w:lineRule="auto"/>
        <w:rPr>
          <w:rFonts w:ascii="Calibri" w:hAnsi="Calibri" w:cs="Calibri"/>
          <w:sz w:val="22"/>
          <w:szCs w:val="22"/>
        </w:rPr>
      </w:pPr>
    </w:p>
    <w:p w:rsidR="003A291C" w:rsidRPr="00AF6850" w:rsidRDefault="003A291C" w:rsidP="006F4612">
      <w:pPr>
        <w:pStyle w:val="BodyText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...................................</w:t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  <w:t>.........................................................</w:t>
      </w:r>
    </w:p>
    <w:p w:rsidR="003A291C" w:rsidRPr="00AF6850" w:rsidRDefault="003A291C" w:rsidP="006F4612">
      <w:pPr>
        <w:pStyle w:val="BodyText"/>
        <w:rPr>
          <w:rFonts w:ascii="Calibri" w:hAnsi="Calibri" w:cs="Calibri"/>
          <w:sz w:val="22"/>
          <w:szCs w:val="22"/>
          <w:vertAlign w:val="superscript"/>
        </w:rPr>
      </w:pPr>
      <w:r w:rsidRPr="00AF6850">
        <w:rPr>
          <w:rFonts w:ascii="Calibri" w:hAnsi="Calibri" w:cs="Calibri"/>
          <w:sz w:val="22"/>
          <w:szCs w:val="22"/>
        </w:rPr>
        <w:t xml:space="preserve">    </w:t>
      </w:r>
      <w:r w:rsidRPr="00AF6850">
        <w:rPr>
          <w:rFonts w:ascii="Calibri" w:hAnsi="Calibri" w:cs="Calibri"/>
          <w:sz w:val="22"/>
          <w:szCs w:val="22"/>
          <w:vertAlign w:val="superscript"/>
        </w:rPr>
        <w:t xml:space="preserve">(miejscowość i data )                                               </w:t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  <w:t xml:space="preserve"> </w:t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  <w:t xml:space="preserve">                                                   (pieczątka i podpis osoby upoważnionej</w:t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  <w:t xml:space="preserve">                </w:t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  <w:t xml:space="preserve">                                                                              do reprezentowania Wykonawcy)</w:t>
      </w:r>
    </w:p>
    <w:p w:rsidR="003A291C" w:rsidRPr="00AF6850" w:rsidRDefault="003A291C" w:rsidP="006F4612">
      <w:pPr>
        <w:pStyle w:val="BodyText"/>
        <w:rPr>
          <w:rFonts w:ascii="Calibri" w:hAnsi="Calibri" w:cs="Calibri"/>
          <w:sz w:val="22"/>
          <w:szCs w:val="22"/>
          <w:vertAlign w:val="superscript"/>
        </w:rPr>
      </w:pPr>
    </w:p>
    <w:p w:rsidR="003A291C" w:rsidRPr="00AF6850" w:rsidRDefault="003A291C" w:rsidP="000F0421">
      <w:pPr>
        <w:pStyle w:val="FootnoteText"/>
        <w:numPr>
          <w:ilvl w:val="0"/>
          <w:numId w:val="45"/>
        </w:numPr>
        <w:ind w:left="0" w:firstLine="0"/>
        <w:jc w:val="both"/>
        <w:rPr>
          <w:rFonts w:cs="Calibri"/>
          <w:sz w:val="22"/>
          <w:szCs w:val="22"/>
          <w:vertAlign w:val="superscript"/>
        </w:rPr>
      </w:pPr>
      <w:r w:rsidRPr="00AF6850">
        <w:rPr>
          <w:rFonts w:cs="Calibri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3A291C" w:rsidRPr="00AF6850" w:rsidRDefault="003A291C" w:rsidP="006F4612">
      <w:pPr>
        <w:pStyle w:val="BodyText"/>
        <w:rPr>
          <w:rFonts w:ascii="Calibri" w:hAnsi="Calibri" w:cs="Calibri"/>
          <w:sz w:val="22"/>
          <w:szCs w:val="22"/>
          <w:vertAlign w:val="superscript"/>
        </w:rPr>
      </w:pPr>
    </w:p>
    <w:sectPr w:rsidR="003A291C" w:rsidRPr="00AF6850" w:rsidSect="00F376D8">
      <w:footerReference w:type="even" r:id="rId7"/>
      <w:footerReference w:type="default" r:id="rId8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91C" w:rsidRDefault="003A291C">
      <w:r>
        <w:separator/>
      </w:r>
    </w:p>
  </w:endnote>
  <w:endnote w:type="continuationSeparator" w:id="0">
    <w:p w:rsidR="003A291C" w:rsidRDefault="003A2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91C" w:rsidRDefault="003A291C" w:rsidP="009811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3A291C" w:rsidRDefault="003A291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91C" w:rsidRDefault="003A291C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3A291C" w:rsidRDefault="003A291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91C" w:rsidRDefault="003A291C">
      <w:r>
        <w:separator/>
      </w:r>
    </w:p>
  </w:footnote>
  <w:footnote w:type="continuationSeparator" w:id="0">
    <w:p w:rsidR="003A291C" w:rsidRDefault="003A29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0808"/>
    <w:multiLevelType w:val="hybridMultilevel"/>
    <w:tmpl w:val="A02AD8CE"/>
    <w:lvl w:ilvl="0" w:tplc="850489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376F14"/>
    <w:multiLevelType w:val="singleLevel"/>
    <w:tmpl w:val="4810EA5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45B4FB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4CD6C90"/>
    <w:multiLevelType w:val="singleLevel"/>
    <w:tmpl w:val="6C1CFAF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</w:abstractNum>
  <w:abstractNum w:abstractNumId="4">
    <w:nsid w:val="055D614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09B64B6A"/>
    <w:multiLevelType w:val="singleLevel"/>
    <w:tmpl w:val="0415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6">
    <w:nsid w:val="0C082FD5"/>
    <w:multiLevelType w:val="singleLevel"/>
    <w:tmpl w:val="EE7ED8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7">
    <w:nsid w:val="0C303B8D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0E5C1025"/>
    <w:multiLevelType w:val="singleLevel"/>
    <w:tmpl w:val="06A65E6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15F344A4"/>
    <w:multiLevelType w:val="singleLevel"/>
    <w:tmpl w:val="37AC195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16027327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11">
    <w:nsid w:val="17D50A7E"/>
    <w:multiLevelType w:val="hybridMultilevel"/>
    <w:tmpl w:val="A3BCD212"/>
    <w:lvl w:ilvl="0" w:tplc="0CC6487A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57C71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435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74AF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9141B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9064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1AF2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34B9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6802E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8861060"/>
    <w:multiLevelType w:val="singleLevel"/>
    <w:tmpl w:val="EB6E77F6"/>
    <w:lvl w:ilvl="0">
      <w:start w:val="2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</w:abstractNum>
  <w:abstractNum w:abstractNumId="13">
    <w:nsid w:val="1EA54BC1"/>
    <w:multiLevelType w:val="singleLevel"/>
    <w:tmpl w:val="EE7ED8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14">
    <w:nsid w:val="1F0C34B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2A037F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>
    <w:nsid w:val="2AF951E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2B18621F"/>
    <w:multiLevelType w:val="singleLevel"/>
    <w:tmpl w:val="0AF478D8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18">
    <w:nsid w:val="2D9D14B9"/>
    <w:multiLevelType w:val="singleLevel"/>
    <w:tmpl w:val="5E58B5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EA701D8"/>
    <w:multiLevelType w:val="singleLevel"/>
    <w:tmpl w:val="135C26D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>
    <w:nsid w:val="32691933"/>
    <w:multiLevelType w:val="hybridMultilevel"/>
    <w:tmpl w:val="22BCF55A"/>
    <w:lvl w:ilvl="0" w:tplc="81A2A744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268CD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0059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0F0E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F69A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AF4E8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E002A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FEEF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B1A3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72951E0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38763964"/>
    <w:multiLevelType w:val="singleLevel"/>
    <w:tmpl w:val="EE7ED8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4">
    <w:nsid w:val="3DC43DF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3FD87486"/>
    <w:multiLevelType w:val="singleLevel"/>
    <w:tmpl w:val="250CA6F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40EE2C74"/>
    <w:multiLevelType w:val="hybridMultilevel"/>
    <w:tmpl w:val="D92C00B6"/>
    <w:lvl w:ilvl="0" w:tplc="A7722B42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  <w:rPr>
        <w:rFonts w:cs="Times New Roman"/>
      </w:rPr>
    </w:lvl>
  </w:abstractNum>
  <w:abstractNum w:abstractNumId="27">
    <w:nsid w:val="4389297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>
    <w:nsid w:val="439912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9">
    <w:nsid w:val="44CB5D3E"/>
    <w:multiLevelType w:val="singleLevel"/>
    <w:tmpl w:val="0415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0">
    <w:nsid w:val="463F3431"/>
    <w:multiLevelType w:val="hybridMultilevel"/>
    <w:tmpl w:val="D9CACB72"/>
    <w:lvl w:ilvl="0" w:tplc="3BCA43F2">
      <w:start w:val="2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2C52C3B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5EBEF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B9CD7D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C1A1E9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094AA7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092C30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EAEABC4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76E36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47C50AB2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32">
    <w:nsid w:val="4ED63D2F"/>
    <w:multiLevelType w:val="singleLevel"/>
    <w:tmpl w:val="D870FD1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3">
    <w:nsid w:val="53134802"/>
    <w:multiLevelType w:val="singleLevel"/>
    <w:tmpl w:val="C7CC8D7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4">
    <w:nsid w:val="56E7260A"/>
    <w:multiLevelType w:val="hybridMultilevel"/>
    <w:tmpl w:val="14D0CA42"/>
    <w:lvl w:ilvl="0" w:tplc="FFFFFFFF">
      <w:numFmt w:val="decimal"/>
      <w:lvlText w:val="%1."/>
      <w:lvlJc w:val="left"/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A8B586D"/>
    <w:multiLevelType w:val="singleLevel"/>
    <w:tmpl w:val="404E5E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5B8A7F0F"/>
    <w:multiLevelType w:val="hybridMultilevel"/>
    <w:tmpl w:val="5476B54A"/>
    <w:lvl w:ilvl="0" w:tplc="3D8EF99A">
      <w:start w:val="2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14B265E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2D4642A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97A64B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824C16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344DC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4CA26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5D1668A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6D6E950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5BE22AE1"/>
    <w:multiLevelType w:val="multilevel"/>
    <w:tmpl w:val="F098A6A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67B6767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>
    <w:nsid w:val="68670BE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0">
    <w:nsid w:val="68EC659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>
    <w:nsid w:val="697631D1"/>
    <w:multiLevelType w:val="singleLevel"/>
    <w:tmpl w:val="F7C27B40"/>
    <w:lvl w:ilvl="0">
      <w:start w:val="1"/>
      <w:numFmt w:val="upperLetter"/>
      <w:lvlText w:val="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2">
    <w:nsid w:val="6A477669"/>
    <w:multiLevelType w:val="singleLevel"/>
    <w:tmpl w:val="E68C28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43">
    <w:nsid w:val="6B0B4593"/>
    <w:multiLevelType w:val="singleLevel"/>
    <w:tmpl w:val="EE7ED8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44">
    <w:nsid w:val="7F8B44EE"/>
    <w:multiLevelType w:val="singleLevel"/>
    <w:tmpl w:val="57B4EDD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</w:abstractNum>
  <w:num w:numId="1">
    <w:abstractNumId w:val="33"/>
  </w:num>
  <w:num w:numId="2">
    <w:abstractNumId w:val="29"/>
  </w:num>
  <w:num w:numId="3">
    <w:abstractNumId w:val="37"/>
  </w:num>
  <w:num w:numId="4">
    <w:abstractNumId w:val="4"/>
  </w:num>
  <w:num w:numId="5">
    <w:abstractNumId w:val="28"/>
  </w:num>
  <w:num w:numId="6">
    <w:abstractNumId w:val="38"/>
  </w:num>
  <w:num w:numId="7">
    <w:abstractNumId w:val="27"/>
  </w:num>
  <w:num w:numId="8">
    <w:abstractNumId w:val="2"/>
  </w:num>
  <w:num w:numId="9">
    <w:abstractNumId w:val="39"/>
  </w:num>
  <w:num w:numId="10">
    <w:abstractNumId w:val="7"/>
  </w:num>
  <w:num w:numId="11">
    <w:abstractNumId w:val="5"/>
  </w:num>
  <w:num w:numId="12">
    <w:abstractNumId w:val="14"/>
  </w:num>
  <w:num w:numId="13">
    <w:abstractNumId w:val="16"/>
  </w:num>
  <w:num w:numId="14">
    <w:abstractNumId w:val="10"/>
  </w:num>
  <w:num w:numId="15">
    <w:abstractNumId w:val="18"/>
  </w:num>
  <w:num w:numId="16">
    <w:abstractNumId w:val="15"/>
  </w:num>
  <w:num w:numId="17">
    <w:abstractNumId w:val="24"/>
  </w:num>
  <w:num w:numId="18">
    <w:abstractNumId w:val="40"/>
  </w:num>
  <w:num w:numId="19">
    <w:abstractNumId w:val="42"/>
  </w:num>
  <w:num w:numId="20">
    <w:abstractNumId w:val="22"/>
  </w:num>
  <w:num w:numId="21">
    <w:abstractNumId w:val="31"/>
  </w:num>
  <w:num w:numId="22">
    <w:abstractNumId w:val="19"/>
  </w:num>
  <w:num w:numId="23">
    <w:abstractNumId w:val="13"/>
  </w:num>
  <w:num w:numId="24">
    <w:abstractNumId w:val="43"/>
  </w:num>
  <w:num w:numId="25">
    <w:abstractNumId w:val="23"/>
  </w:num>
  <w:num w:numId="26">
    <w:abstractNumId w:val="6"/>
  </w:num>
  <w:num w:numId="27">
    <w:abstractNumId w:val="9"/>
  </w:num>
  <w:num w:numId="28">
    <w:abstractNumId w:val="25"/>
  </w:num>
  <w:num w:numId="29">
    <w:abstractNumId w:val="35"/>
  </w:num>
  <w:num w:numId="30">
    <w:abstractNumId w:val="32"/>
  </w:num>
  <w:num w:numId="31">
    <w:abstractNumId w:val="1"/>
  </w:num>
  <w:num w:numId="32">
    <w:abstractNumId w:val="8"/>
  </w:num>
  <w:num w:numId="33">
    <w:abstractNumId w:val="41"/>
  </w:num>
  <w:num w:numId="34">
    <w:abstractNumId w:val="20"/>
  </w:num>
  <w:num w:numId="35">
    <w:abstractNumId w:val="11"/>
  </w:num>
  <w:num w:numId="36">
    <w:abstractNumId w:val="36"/>
  </w:num>
  <w:num w:numId="37">
    <w:abstractNumId w:val="30"/>
  </w:num>
  <w:num w:numId="38">
    <w:abstractNumId w:val="17"/>
    <w:lvlOverride w:ilvl="0">
      <w:startOverride w:val="3"/>
    </w:lvlOverride>
  </w:num>
  <w:num w:numId="39">
    <w:abstractNumId w:val="44"/>
  </w:num>
  <w:num w:numId="40">
    <w:abstractNumId w:val="12"/>
  </w:num>
  <w:num w:numId="41">
    <w:abstractNumId w:val="3"/>
    <w:lvlOverride w:ilvl="0">
      <w:startOverride w:val="8"/>
    </w:lvlOverride>
  </w:num>
  <w:num w:numId="42">
    <w:abstractNumId w:val="26"/>
  </w:num>
  <w:num w:numId="43">
    <w:abstractNumId w:val="0"/>
  </w:num>
  <w:num w:numId="44">
    <w:abstractNumId w:val="34"/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3C48"/>
    <w:rsid w:val="00004229"/>
    <w:rsid w:val="0000669E"/>
    <w:rsid w:val="000066B7"/>
    <w:rsid w:val="00024F70"/>
    <w:rsid w:val="00030DB1"/>
    <w:rsid w:val="00031E47"/>
    <w:rsid w:val="00033E09"/>
    <w:rsid w:val="00046768"/>
    <w:rsid w:val="00057391"/>
    <w:rsid w:val="00060F1F"/>
    <w:rsid w:val="00085F89"/>
    <w:rsid w:val="0009049F"/>
    <w:rsid w:val="000E037D"/>
    <w:rsid w:val="000F03AD"/>
    <w:rsid w:val="000F0421"/>
    <w:rsid w:val="000F5251"/>
    <w:rsid w:val="00111BF4"/>
    <w:rsid w:val="001151DA"/>
    <w:rsid w:val="00130A51"/>
    <w:rsid w:val="00134F9C"/>
    <w:rsid w:val="00145752"/>
    <w:rsid w:val="001547E3"/>
    <w:rsid w:val="00161CD0"/>
    <w:rsid w:val="00165A18"/>
    <w:rsid w:val="00170758"/>
    <w:rsid w:val="001B3DBC"/>
    <w:rsid w:val="001C7F2E"/>
    <w:rsid w:val="001F260E"/>
    <w:rsid w:val="002025AD"/>
    <w:rsid w:val="00207B9B"/>
    <w:rsid w:val="00211F06"/>
    <w:rsid w:val="00215864"/>
    <w:rsid w:val="002167CF"/>
    <w:rsid w:val="00217FB1"/>
    <w:rsid w:val="00246264"/>
    <w:rsid w:val="00255908"/>
    <w:rsid w:val="00291810"/>
    <w:rsid w:val="002A4A85"/>
    <w:rsid w:val="002A72EC"/>
    <w:rsid w:val="002B2106"/>
    <w:rsid w:val="002B2A69"/>
    <w:rsid w:val="002C7444"/>
    <w:rsid w:val="002D40EF"/>
    <w:rsid w:val="00324091"/>
    <w:rsid w:val="00345253"/>
    <w:rsid w:val="003456B2"/>
    <w:rsid w:val="003A291C"/>
    <w:rsid w:val="003C0ABE"/>
    <w:rsid w:val="003C297D"/>
    <w:rsid w:val="003C33C6"/>
    <w:rsid w:val="003D2FF7"/>
    <w:rsid w:val="003D37E7"/>
    <w:rsid w:val="00401745"/>
    <w:rsid w:val="004074A1"/>
    <w:rsid w:val="00415E01"/>
    <w:rsid w:val="00420A0E"/>
    <w:rsid w:val="00425C66"/>
    <w:rsid w:val="004336AA"/>
    <w:rsid w:val="00436067"/>
    <w:rsid w:val="00451922"/>
    <w:rsid w:val="0045638D"/>
    <w:rsid w:val="00462829"/>
    <w:rsid w:val="00477AAF"/>
    <w:rsid w:val="00480EA0"/>
    <w:rsid w:val="004B7864"/>
    <w:rsid w:val="004C3DB5"/>
    <w:rsid w:val="004F7DFB"/>
    <w:rsid w:val="005030F1"/>
    <w:rsid w:val="005033A1"/>
    <w:rsid w:val="005379BE"/>
    <w:rsid w:val="00551167"/>
    <w:rsid w:val="0056230B"/>
    <w:rsid w:val="005648AA"/>
    <w:rsid w:val="0058027E"/>
    <w:rsid w:val="005876B1"/>
    <w:rsid w:val="005B0453"/>
    <w:rsid w:val="005B2D1C"/>
    <w:rsid w:val="005E0ECC"/>
    <w:rsid w:val="005F2CDE"/>
    <w:rsid w:val="005F4D9E"/>
    <w:rsid w:val="005F4F93"/>
    <w:rsid w:val="006135DD"/>
    <w:rsid w:val="0061735A"/>
    <w:rsid w:val="00681CC4"/>
    <w:rsid w:val="00697F6F"/>
    <w:rsid w:val="006A343A"/>
    <w:rsid w:val="006B21B4"/>
    <w:rsid w:val="006C01D2"/>
    <w:rsid w:val="006D116F"/>
    <w:rsid w:val="006E0273"/>
    <w:rsid w:val="006F4612"/>
    <w:rsid w:val="006F7286"/>
    <w:rsid w:val="00702C19"/>
    <w:rsid w:val="0070503C"/>
    <w:rsid w:val="0072145A"/>
    <w:rsid w:val="00732A91"/>
    <w:rsid w:val="00732B03"/>
    <w:rsid w:val="00742F8A"/>
    <w:rsid w:val="00743F6D"/>
    <w:rsid w:val="007462A8"/>
    <w:rsid w:val="00752737"/>
    <w:rsid w:val="00754ED6"/>
    <w:rsid w:val="00757CA9"/>
    <w:rsid w:val="007765BB"/>
    <w:rsid w:val="00794B1E"/>
    <w:rsid w:val="008060B1"/>
    <w:rsid w:val="00810BCA"/>
    <w:rsid w:val="00821594"/>
    <w:rsid w:val="00853A4E"/>
    <w:rsid w:val="00862997"/>
    <w:rsid w:val="00864F3B"/>
    <w:rsid w:val="00867FAD"/>
    <w:rsid w:val="00891465"/>
    <w:rsid w:val="008A4A19"/>
    <w:rsid w:val="008B1E0F"/>
    <w:rsid w:val="008B44FD"/>
    <w:rsid w:val="008D09FC"/>
    <w:rsid w:val="008D61CC"/>
    <w:rsid w:val="008D73B8"/>
    <w:rsid w:val="008D7DCF"/>
    <w:rsid w:val="008F15C5"/>
    <w:rsid w:val="00922578"/>
    <w:rsid w:val="0093187E"/>
    <w:rsid w:val="00950761"/>
    <w:rsid w:val="009609BE"/>
    <w:rsid w:val="0097059A"/>
    <w:rsid w:val="00973AD7"/>
    <w:rsid w:val="0098118B"/>
    <w:rsid w:val="009A4FDA"/>
    <w:rsid w:val="009C24D2"/>
    <w:rsid w:val="009D5E9C"/>
    <w:rsid w:val="00A04AA0"/>
    <w:rsid w:val="00A10A4F"/>
    <w:rsid w:val="00A11E43"/>
    <w:rsid w:val="00A138AD"/>
    <w:rsid w:val="00A14F8C"/>
    <w:rsid w:val="00A5036F"/>
    <w:rsid w:val="00A71DA7"/>
    <w:rsid w:val="00A82EA6"/>
    <w:rsid w:val="00A87233"/>
    <w:rsid w:val="00A91A45"/>
    <w:rsid w:val="00A959BA"/>
    <w:rsid w:val="00AB0BC8"/>
    <w:rsid w:val="00AD63CC"/>
    <w:rsid w:val="00AD6614"/>
    <w:rsid w:val="00AD7C50"/>
    <w:rsid w:val="00AE2E75"/>
    <w:rsid w:val="00AF6850"/>
    <w:rsid w:val="00B06533"/>
    <w:rsid w:val="00B14DC9"/>
    <w:rsid w:val="00B20089"/>
    <w:rsid w:val="00B3092D"/>
    <w:rsid w:val="00B5236C"/>
    <w:rsid w:val="00B65857"/>
    <w:rsid w:val="00B66CDE"/>
    <w:rsid w:val="00B70637"/>
    <w:rsid w:val="00B73313"/>
    <w:rsid w:val="00B806F6"/>
    <w:rsid w:val="00B93DB7"/>
    <w:rsid w:val="00BA6680"/>
    <w:rsid w:val="00BC6D26"/>
    <w:rsid w:val="00BD5814"/>
    <w:rsid w:val="00BE6D14"/>
    <w:rsid w:val="00BE77BD"/>
    <w:rsid w:val="00BF1341"/>
    <w:rsid w:val="00C0455F"/>
    <w:rsid w:val="00C10AC0"/>
    <w:rsid w:val="00C111B2"/>
    <w:rsid w:val="00C20221"/>
    <w:rsid w:val="00C22C32"/>
    <w:rsid w:val="00C25004"/>
    <w:rsid w:val="00C34A70"/>
    <w:rsid w:val="00C36591"/>
    <w:rsid w:val="00C370AF"/>
    <w:rsid w:val="00C424D4"/>
    <w:rsid w:val="00C51A78"/>
    <w:rsid w:val="00C65109"/>
    <w:rsid w:val="00C66D08"/>
    <w:rsid w:val="00C84228"/>
    <w:rsid w:val="00CB6416"/>
    <w:rsid w:val="00CC0A24"/>
    <w:rsid w:val="00CD438A"/>
    <w:rsid w:val="00CE408A"/>
    <w:rsid w:val="00CF20F9"/>
    <w:rsid w:val="00CF59E1"/>
    <w:rsid w:val="00CF7F81"/>
    <w:rsid w:val="00D02165"/>
    <w:rsid w:val="00D42E97"/>
    <w:rsid w:val="00D47CAE"/>
    <w:rsid w:val="00D501B9"/>
    <w:rsid w:val="00D53523"/>
    <w:rsid w:val="00D60525"/>
    <w:rsid w:val="00D62341"/>
    <w:rsid w:val="00D631B9"/>
    <w:rsid w:val="00D662CE"/>
    <w:rsid w:val="00D85FA9"/>
    <w:rsid w:val="00D95A20"/>
    <w:rsid w:val="00DB24B4"/>
    <w:rsid w:val="00DC4E1F"/>
    <w:rsid w:val="00DC684B"/>
    <w:rsid w:val="00E0420B"/>
    <w:rsid w:val="00E1545E"/>
    <w:rsid w:val="00E167AE"/>
    <w:rsid w:val="00E25C58"/>
    <w:rsid w:val="00E404DF"/>
    <w:rsid w:val="00E4054F"/>
    <w:rsid w:val="00E427E9"/>
    <w:rsid w:val="00E42A06"/>
    <w:rsid w:val="00E72129"/>
    <w:rsid w:val="00E730B0"/>
    <w:rsid w:val="00E73656"/>
    <w:rsid w:val="00E7637B"/>
    <w:rsid w:val="00E777F2"/>
    <w:rsid w:val="00E96F04"/>
    <w:rsid w:val="00EA7FC2"/>
    <w:rsid w:val="00EC38BF"/>
    <w:rsid w:val="00EC3C48"/>
    <w:rsid w:val="00ED0DBB"/>
    <w:rsid w:val="00EE1486"/>
    <w:rsid w:val="00EE4555"/>
    <w:rsid w:val="00EF57DA"/>
    <w:rsid w:val="00F004E7"/>
    <w:rsid w:val="00F0248F"/>
    <w:rsid w:val="00F312DE"/>
    <w:rsid w:val="00F376D8"/>
    <w:rsid w:val="00F468A3"/>
    <w:rsid w:val="00F639E2"/>
    <w:rsid w:val="00F6418B"/>
    <w:rsid w:val="00F86DFD"/>
    <w:rsid w:val="00F94A45"/>
    <w:rsid w:val="00FA17D7"/>
    <w:rsid w:val="00FA4B6F"/>
    <w:rsid w:val="00FD00F7"/>
    <w:rsid w:val="00FF07FB"/>
    <w:rsid w:val="00FF10B6"/>
    <w:rsid w:val="00FF1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810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91810"/>
    <w:pPr>
      <w:keepNext/>
      <w:widowControl w:val="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91810"/>
    <w:pPr>
      <w:keepNext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30A51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30A51"/>
    <w:rPr>
      <w:rFonts w:ascii="Cambria" w:hAnsi="Cambria"/>
      <w:b/>
      <w:sz w:val="26"/>
    </w:rPr>
  </w:style>
  <w:style w:type="paragraph" w:styleId="BodyText">
    <w:name w:val="Body Text"/>
    <w:basedOn w:val="Normal"/>
    <w:link w:val="BodyTextChar"/>
    <w:uiPriority w:val="99"/>
    <w:rsid w:val="00291810"/>
    <w:pPr>
      <w:widowControl w:val="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30A51"/>
    <w:rPr>
      <w:sz w:val="20"/>
    </w:rPr>
  </w:style>
  <w:style w:type="paragraph" w:styleId="BodyTextIndent">
    <w:name w:val="Body Text Indent"/>
    <w:basedOn w:val="Normal"/>
    <w:link w:val="BodyTextIndentChar"/>
    <w:uiPriority w:val="99"/>
    <w:rsid w:val="00291810"/>
    <w:pPr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30A51"/>
    <w:rPr>
      <w:sz w:val="20"/>
    </w:rPr>
  </w:style>
  <w:style w:type="paragraph" w:styleId="BodyText2">
    <w:name w:val="Body Text 2"/>
    <w:basedOn w:val="Normal"/>
    <w:link w:val="BodyText2Char"/>
    <w:uiPriority w:val="99"/>
    <w:rsid w:val="00291810"/>
    <w:pPr>
      <w:widowControl w:val="0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30A51"/>
    <w:rPr>
      <w:sz w:val="20"/>
    </w:rPr>
  </w:style>
  <w:style w:type="paragraph" w:styleId="Footer">
    <w:name w:val="footer"/>
    <w:basedOn w:val="Normal"/>
    <w:link w:val="FooterChar"/>
    <w:uiPriority w:val="99"/>
    <w:rsid w:val="0029181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70758"/>
  </w:style>
  <w:style w:type="character" w:styleId="PageNumber">
    <w:name w:val="page number"/>
    <w:basedOn w:val="DefaultParagraphFont"/>
    <w:uiPriority w:val="99"/>
    <w:rsid w:val="00291810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1707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70758"/>
  </w:style>
  <w:style w:type="paragraph" w:customStyle="1" w:styleId="Znak">
    <w:name w:val="Znak"/>
    <w:basedOn w:val="Normal"/>
    <w:uiPriority w:val="99"/>
    <w:rsid w:val="004336AA"/>
  </w:style>
  <w:style w:type="paragraph" w:styleId="ListParagraph">
    <w:name w:val="List Paragraph"/>
    <w:basedOn w:val="Normal"/>
    <w:uiPriority w:val="99"/>
    <w:qFormat/>
    <w:rsid w:val="004F7D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"/>
    <w:uiPriority w:val="99"/>
    <w:rsid w:val="00732B03"/>
    <w:pPr>
      <w:ind w:left="708"/>
    </w:pPr>
    <w:rPr>
      <w:sz w:val="24"/>
      <w:szCs w:val="24"/>
    </w:rPr>
  </w:style>
  <w:style w:type="paragraph" w:styleId="NormalWeb">
    <w:name w:val="Normal (Web)"/>
    <w:basedOn w:val="Normal"/>
    <w:uiPriority w:val="99"/>
    <w:rsid w:val="00732B03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732B03"/>
    <w:rPr>
      <w:rFonts w:ascii="Calibri" w:hAnsi="Calibr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32B03"/>
    <w:rPr>
      <w:rFonts w:ascii="Calibri" w:hAnsi="Calibri"/>
      <w:lang w:val="pl-PL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63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694</Words>
  <Characters>4170</Characters>
  <Application>Microsoft Office Outlook</Application>
  <DocSecurity>0</DocSecurity>
  <Lines>0</Lines>
  <Paragraphs>0</Paragraphs>
  <ScaleCrop>false</ScaleCrop>
  <Company>South Hell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II</dc:title>
  <dc:subject/>
  <dc:creator>X</dc:creator>
  <cp:keywords/>
  <dc:description/>
  <cp:lastModifiedBy>serwis</cp:lastModifiedBy>
  <cp:revision>8</cp:revision>
  <cp:lastPrinted>2016-11-09T09:31:00Z</cp:lastPrinted>
  <dcterms:created xsi:type="dcterms:W3CDTF">2021-05-24T09:49:00Z</dcterms:created>
  <dcterms:modified xsi:type="dcterms:W3CDTF">2021-06-22T11:00:00Z</dcterms:modified>
</cp:coreProperties>
</file>