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Pr="003434CB" w:rsidRDefault="00C21BE0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C21BE0" w:rsidRPr="00FC2C8B" w:rsidRDefault="00C21BE0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C21BE0" w:rsidRDefault="00C21BE0" w:rsidP="007C389C">
      <w:pPr>
        <w:numPr>
          <w:ilvl w:val="12"/>
          <w:numId w:val="0"/>
        </w:numPr>
        <w:rPr>
          <w:sz w:val="24"/>
          <w:szCs w:val="24"/>
        </w:rPr>
      </w:pPr>
    </w:p>
    <w:p w:rsidR="00C21BE0" w:rsidRPr="006F76F3" w:rsidRDefault="00C21BE0" w:rsidP="007C389C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:rsidR="00C21BE0" w:rsidRPr="006F76F3" w:rsidRDefault="00C21BE0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C21BE0" w:rsidRPr="006F76F3" w:rsidRDefault="00C21BE0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:rsidR="00C21BE0" w:rsidRPr="006F76F3" w:rsidRDefault="00C21BE0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C21BE0" w:rsidRPr="006F76F3" w:rsidRDefault="00C21BE0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21BE0" w:rsidRPr="006F76F3" w:rsidRDefault="00C21BE0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:rsidR="00C21BE0" w:rsidRPr="006F76F3" w:rsidRDefault="00C21BE0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21BE0" w:rsidRPr="006F76F3" w:rsidRDefault="00C21BE0" w:rsidP="006F76F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F76F3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Pr="006F76F3">
        <w:rPr>
          <w:rFonts w:ascii="Times New Roman" w:hAnsi="Times New Roman"/>
          <w:b/>
          <w:sz w:val="28"/>
          <w:szCs w:val="28"/>
        </w:rPr>
        <w:t xml:space="preserve"> </w:t>
      </w:r>
      <w:r w:rsidRPr="006F76F3">
        <w:rPr>
          <w:rFonts w:ascii="Times New Roman" w:hAnsi="Times New Roman"/>
        </w:rPr>
        <w:t>Wykonanie dokumentacji projektowej dla zadania „A</w:t>
      </w:r>
      <w:r w:rsidRPr="006F76F3">
        <w:rPr>
          <w:rFonts w:ascii="Times New Roman" w:hAnsi="Times New Roman"/>
          <w:bCs/>
        </w:rPr>
        <w:t>daptacja budynku Szpitala przy  ul. Bolewskiego 4-8 w Krotoszynie na potrzeby Zakładu Opiekuńczo-Leczniczego oraz Zakładu Opieki Paliatywnej”</w:t>
      </w:r>
      <w:r w:rsidRPr="006F76F3">
        <w:rPr>
          <w:rFonts w:ascii="Times New Roman" w:hAnsi="Times New Roman"/>
          <w:sz w:val="24"/>
          <w:szCs w:val="24"/>
        </w:rPr>
        <w:t xml:space="preserve">, prowadzonego przez Samodzielny Publiczny Zakład Opieki Zdrowotnej w Krotoszynie., </w:t>
      </w:r>
      <w:r>
        <w:rPr>
          <w:rFonts w:ascii="Times New Roman" w:hAnsi="Times New Roman"/>
          <w:sz w:val="24"/>
          <w:szCs w:val="24"/>
        </w:rPr>
        <w:t>Nr sprawy: DTECH/1/23/21</w:t>
      </w: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1) ………………………………………………………………………… (Nazwa Wykonawcy), zrealizuję następujące usługi ……………………………………; </w:t>
      </w: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2) ………………………………………………………………………… (Nazwa Wykonawcy), zrealizuję następujące usługi ……………………………………; </w:t>
      </w: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3) ……………………………………………………………………….. (Nazwa Wykonawcy), zrealizuje następujące usługi………………………………………; </w:t>
      </w: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:rsidR="00C21BE0" w:rsidRPr="006F76F3" w:rsidRDefault="00C21BE0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:rsidR="00C21BE0" w:rsidRPr="006F76F3" w:rsidRDefault="00C21BE0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:rsidR="00C21BE0" w:rsidRDefault="00C21BE0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C21BE0" w:rsidRDefault="00C21BE0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:rsidR="00C21BE0" w:rsidRDefault="00C21BE0" w:rsidP="007C389C">
      <w:pPr>
        <w:pStyle w:val="BodyText"/>
        <w:rPr>
          <w:sz w:val="20"/>
          <w:u w:val="single"/>
        </w:rPr>
      </w:pPr>
    </w:p>
    <w:p w:rsidR="00C21BE0" w:rsidRDefault="00C21BE0" w:rsidP="007C389C">
      <w:pPr>
        <w:pStyle w:val="BodyText"/>
        <w:rPr>
          <w:sz w:val="20"/>
          <w:u w:val="single"/>
        </w:rPr>
      </w:pPr>
    </w:p>
    <w:p w:rsidR="00C21BE0" w:rsidRDefault="00C21BE0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C21BE0" w:rsidRPr="005261D2" w:rsidRDefault="00C21BE0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C21BE0" w:rsidRDefault="00C21BE0" w:rsidP="007C389C">
      <w:pPr>
        <w:numPr>
          <w:ilvl w:val="12"/>
          <w:numId w:val="0"/>
        </w:numPr>
        <w:rPr>
          <w:sz w:val="24"/>
        </w:rPr>
      </w:pPr>
    </w:p>
    <w:sectPr w:rsidR="00C21BE0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233100"/>
    <w:rsid w:val="00267D78"/>
    <w:rsid w:val="003434CB"/>
    <w:rsid w:val="005261D2"/>
    <w:rsid w:val="006F76F3"/>
    <w:rsid w:val="007C389C"/>
    <w:rsid w:val="007D215B"/>
    <w:rsid w:val="007E696C"/>
    <w:rsid w:val="00937EC3"/>
    <w:rsid w:val="00982749"/>
    <w:rsid w:val="00A33323"/>
    <w:rsid w:val="00A62EF5"/>
    <w:rsid w:val="00AF1BD8"/>
    <w:rsid w:val="00C21BE0"/>
    <w:rsid w:val="00CE55D9"/>
    <w:rsid w:val="00D2546C"/>
    <w:rsid w:val="00DE5500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343</Words>
  <Characters>2059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8</cp:revision>
  <dcterms:created xsi:type="dcterms:W3CDTF">2021-02-07T15:02:00Z</dcterms:created>
  <dcterms:modified xsi:type="dcterms:W3CDTF">2021-08-17T09:07:00Z</dcterms:modified>
</cp:coreProperties>
</file>