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24C" w:rsidRPr="009B7441" w:rsidRDefault="00A7524C" w:rsidP="004B7864">
      <w:pPr>
        <w:jc w:val="right"/>
        <w:rPr>
          <w:bCs/>
          <w:i/>
          <w:szCs w:val="24"/>
        </w:rPr>
      </w:pPr>
      <w:r w:rsidRPr="009B7441">
        <w:rPr>
          <w:bCs/>
          <w:i/>
          <w:szCs w:val="24"/>
        </w:rPr>
        <w:t>Załącznik nr 1</w:t>
      </w:r>
    </w:p>
    <w:p w:rsidR="00A7524C" w:rsidRPr="00F94A45" w:rsidRDefault="00A7524C" w:rsidP="00F94A45"/>
    <w:p w:rsidR="00A7524C" w:rsidRDefault="00A7524C" w:rsidP="00170758">
      <w:pPr>
        <w:pStyle w:val="Heading2"/>
      </w:pPr>
    </w:p>
    <w:p w:rsidR="00A7524C" w:rsidRDefault="00A7524C" w:rsidP="00170758">
      <w:pPr>
        <w:pStyle w:val="Heading2"/>
      </w:pPr>
      <w:r>
        <w:t>FORMULARZ  OFERTOWY</w:t>
      </w:r>
    </w:p>
    <w:p w:rsidR="00A7524C" w:rsidRPr="00170758" w:rsidRDefault="00A7524C" w:rsidP="00170758">
      <w:pPr>
        <w:rPr>
          <w:sz w:val="10"/>
        </w:rPr>
      </w:pPr>
    </w:p>
    <w:p w:rsidR="00A7524C" w:rsidRPr="00170758" w:rsidRDefault="00A7524C" w:rsidP="00170758">
      <w:pPr>
        <w:pStyle w:val="Heading2"/>
        <w:jc w:val="left"/>
      </w:pPr>
      <w:r w:rsidRPr="00170758">
        <w:rPr>
          <w:b w:val="0"/>
          <w:sz w:val="20"/>
        </w:rPr>
        <w:t>Uwaga:</w:t>
      </w:r>
      <w:r w:rsidRPr="00170758">
        <w:rPr>
          <w:sz w:val="20"/>
        </w:rPr>
        <w:t xml:space="preserve">  </w:t>
      </w:r>
      <w:r w:rsidRPr="00170758">
        <w:rPr>
          <w:i/>
          <w:sz w:val="20"/>
        </w:rPr>
        <w:t>Wypełnia w całości i podpisuje Wykonawca</w:t>
      </w:r>
    </w:p>
    <w:p w:rsidR="00A7524C" w:rsidRPr="00170758" w:rsidRDefault="00A7524C">
      <w:pPr>
        <w:rPr>
          <w:sz w:val="12"/>
        </w:rPr>
      </w:pPr>
    </w:p>
    <w:p w:rsidR="00A7524C" w:rsidRPr="004B1741" w:rsidRDefault="00A7524C">
      <w:pPr>
        <w:tabs>
          <w:tab w:val="left" w:pos="9214"/>
        </w:tabs>
        <w:rPr>
          <w:b/>
          <w:sz w:val="24"/>
          <w:u w:val="single"/>
        </w:rPr>
      </w:pPr>
      <w:r w:rsidRPr="004B1741">
        <w:rPr>
          <w:b/>
          <w:sz w:val="24"/>
          <w:u w:val="single"/>
        </w:rPr>
        <w:t xml:space="preserve">Dane  Wykonawcy: </w:t>
      </w:r>
    </w:p>
    <w:p w:rsidR="00A7524C" w:rsidRDefault="00A7524C">
      <w:pPr>
        <w:tabs>
          <w:tab w:val="left" w:pos="9214"/>
        </w:tabs>
        <w:rPr>
          <w:b/>
          <w:sz w:val="24"/>
        </w:rPr>
      </w:pPr>
      <w:r>
        <w:rPr>
          <w:b/>
          <w:sz w:val="24"/>
        </w:rPr>
        <w:t xml:space="preserve">Nazwa (firma)/imię i nazwisko Wykonawcy/Wykonawców wspólnie ubiegających się </w:t>
      </w:r>
      <w:r>
        <w:rPr>
          <w:b/>
          <w:sz w:val="24"/>
        </w:rPr>
        <w:br/>
        <w:t>o zamówienie: ………………………………………………………………………………….</w:t>
      </w:r>
    </w:p>
    <w:p w:rsidR="00A7524C" w:rsidRDefault="00A7524C" w:rsidP="004B1741">
      <w:pPr>
        <w:tabs>
          <w:tab w:val="left" w:pos="9214"/>
        </w:tabs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</w:t>
      </w:r>
    </w:p>
    <w:p w:rsidR="00A7524C" w:rsidRDefault="00A7524C" w:rsidP="004B1741">
      <w:pPr>
        <w:tabs>
          <w:tab w:val="left" w:pos="9214"/>
        </w:tabs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</w:t>
      </w:r>
    </w:p>
    <w:p w:rsidR="00A7524C" w:rsidRPr="004B1741" w:rsidRDefault="00A7524C" w:rsidP="004B1741">
      <w:pPr>
        <w:tabs>
          <w:tab w:val="left" w:pos="9214"/>
        </w:tabs>
        <w:rPr>
          <w:b/>
          <w:sz w:val="24"/>
          <w:u w:val="single"/>
        </w:rPr>
      </w:pPr>
      <w:r w:rsidRPr="004B1741">
        <w:rPr>
          <w:b/>
          <w:sz w:val="24"/>
          <w:u w:val="single"/>
        </w:rPr>
        <w:t>Adres  Wykonawc</w:t>
      </w:r>
      <w:r>
        <w:rPr>
          <w:b/>
          <w:sz w:val="24"/>
          <w:u w:val="single"/>
        </w:rPr>
        <w:t>y</w:t>
      </w:r>
      <w:r w:rsidRPr="004B1741">
        <w:rPr>
          <w:b/>
          <w:sz w:val="24"/>
          <w:u w:val="single"/>
        </w:rPr>
        <w:t>:</w:t>
      </w:r>
    </w:p>
    <w:p w:rsidR="00A7524C" w:rsidRPr="004B1741" w:rsidRDefault="00A7524C">
      <w:pPr>
        <w:tabs>
          <w:tab w:val="left" w:leader="dot" w:pos="9072"/>
        </w:tabs>
        <w:rPr>
          <w:b/>
          <w:sz w:val="24"/>
        </w:rPr>
      </w:pPr>
      <w:r>
        <w:rPr>
          <w:b/>
          <w:sz w:val="24"/>
        </w:rPr>
        <w:t xml:space="preserve">Ulica, nr domu/nr lokalu: </w:t>
      </w:r>
      <w:r w:rsidRPr="004B1741">
        <w:rPr>
          <w:b/>
          <w:sz w:val="24"/>
        </w:rPr>
        <w:t>.……………………………………………………………………</w:t>
      </w:r>
    </w:p>
    <w:p w:rsidR="00A7524C" w:rsidRDefault="00A7524C">
      <w:pPr>
        <w:tabs>
          <w:tab w:val="left" w:leader="dot" w:pos="9072"/>
        </w:tabs>
        <w:rPr>
          <w:b/>
          <w:sz w:val="24"/>
        </w:rPr>
      </w:pPr>
      <w:r w:rsidRPr="004B1741">
        <w:rPr>
          <w:b/>
          <w:sz w:val="24"/>
        </w:rPr>
        <w:t>Miejscowość i kod pocztowy:</w:t>
      </w:r>
      <w:r>
        <w:rPr>
          <w:b/>
          <w:sz w:val="24"/>
        </w:rPr>
        <w:t xml:space="preserve"> …………………………………………………………………</w:t>
      </w:r>
    </w:p>
    <w:p w:rsidR="00A7524C" w:rsidRPr="004B1741" w:rsidRDefault="00A7524C">
      <w:pPr>
        <w:tabs>
          <w:tab w:val="left" w:leader="dot" w:pos="9072"/>
        </w:tabs>
        <w:rPr>
          <w:b/>
          <w:sz w:val="24"/>
        </w:rPr>
      </w:pPr>
      <w:r>
        <w:rPr>
          <w:b/>
          <w:sz w:val="24"/>
        </w:rPr>
        <w:t>Województwo: …………………………………………………………………………………</w:t>
      </w:r>
    </w:p>
    <w:p w:rsidR="00A7524C" w:rsidRPr="00170758" w:rsidRDefault="00A7524C">
      <w:pPr>
        <w:rPr>
          <w:sz w:val="6"/>
        </w:rPr>
      </w:pPr>
    </w:p>
    <w:p w:rsidR="00A7524C" w:rsidRPr="009C2C60" w:rsidRDefault="00A7524C">
      <w:pPr>
        <w:rPr>
          <w:b/>
          <w:sz w:val="24"/>
          <w:lang w:val="en-US"/>
        </w:rPr>
      </w:pPr>
      <w:r w:rsidRPr="009C2C60">
        <w:rPr>
          <w:b/>
          <w:sz w:val="24"/>
          <w:lang w:val="en-US"/>
        </w:rPr>
        <w:t>tel. / …..........................................................................................................................................</w:t>
      </w:r>
    </w:p>
    <w:p w:rsidR="00A7524C" w:rsidRPr="009C2C60" w:rsidRDefault="00A7524C">
      <w:pPr>
        <w:rPr>
          <w:b/>
          <w:sz w:val="24"/>
          <w:lang w:val="en-US"/>
        </w:rPr>
      </w:pPr>
      <w:r w:rsidRPr="009C2C60">
        <w:rPr>
          <w:b/>
          <w:sz w:val="24"/>
          <w:lang w:val="en-US"/>
        </w:rPr>
        <w:t>fax../ ….........................................................................................................................................</w:t>
      </w:r>
    </w:p>
    <w:p w:rsidR="00A7524C" w:rsidRPr="009C2C60" w:rsidRDefault="00A7524C">
      <w:pPr>
        <w:rPr>
          <w:b/>
          <w:sz w:val="24"/>
          <w:lang w:val="en-US"/>
        </w:rPr>
      </w:pPr>
      <w:r w:rsidRPr="009C2C60">
        <w:rPr>
          <w:b/>
          <w:sz w:val="24"/>
          <w:lang w:val="en-US"/>
        </w:rPr>
        <w:t>adres e-mail:……………………………………………………………………………………</w:t>
      </w:r>
    </w:p>
    <w:p w:rsidR="00A7524C" w:rsidRDefault="00A7524C" w:rsidP="00721469">
      <w:pPr>
        <w:rPr>
          <w:b/>
          <w:sz w:val="24"/>
        </w:rPr>
      </w:pPr>
      <w:r>
        <w:rPr>
          <w:b/>
          <w:sz w:val="24"/>
        </w:rPr>
        <w:t>Adres ePUAP: …………………………………………………………………………………</w:t>
      </w:r>
    </w:p>
    <w:p w:rsidR="00A7524C" w:rsidRPr="00EC0D73" w:rsidRDefault="00A7524C" w:rsidP="00721469">
      <w:pPr>
        <w:rPr>
          <w:bCs/>
        </w:rPr>
      </w:pPr>
      <w:r w:rsidRPr="00EC0D73">
        <w:rPr>
          <w:bCs/>
        </w:rPr>
        <w:t>(jeśli dotyczy)</w:t>
      </w:r>
    </w:p>
    <w:p w:rsidR="00A7524C" w:rsidRDefault="00A7524C" w:rsidP="00721469">
      <w:pPr>
        <w:rPr>
          <w:b/>
          <w:sz w:val="24"/>
        </w:rPr>
      </w:pPr>
      <w:r>
        <w:rPr>
          <w:b/>
          <w:sz w:val="24"/>
        </w:rPr>
        <w:t>NIP:……………………………………………………………………………………………..</w:t>
      </w:r>
    </w:p>
    <w:p w:rsidR="00A7524C" w:rsidRDefault="00A7524C" w:rsidP="00721469">
      <w:pPr>
        <w:rPr>
          <w:b/>
          <w:sz w:val="24"/>
        </w:rPr>
      </w:pPr>
      <w:r>
        <w:rPr>
          <w:b/>
          <w:sz w:val="24"/>
        </w:rPr>
        <w:t>REGON:……………………………………………………………………………………….</w:t>
      </w:r>
    </w:p>
    <w:p w:rsidR="00A7524C" w:rsidRDefault="00A7524C" w:rsidP="008635B6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</w:p>
    <w:p w:rsidR="00A7524C" w:rsidRPr="00B17E52" w:rsidRDefault="00A7524C" w:rsidP="008635B6">
      <w:p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sym w:font="Symbol" w:char="F080"/>
      </w:r>
      <w:r>
        <w:rPr>
          <w:b/>
          <w:bCs/>
          <w:color w:val="000000"/>
          <w:sz w:val="24"/>
          <w:szCs w:val="24"/>
        </w:rPr>
        <w:t xml:space="preserve"> </w:t>
      </w:r>
      <w:r w:rsidRPr="004425AA">
        <w:rPr>
          <w:b/>
          <w:bCs/>
          <w:color w:val="000000"/>
          <w:sz w:val="24"/>
          <w:szCs w:val="24"/>
        </w:rPr>
        <w:t xml:space="preserve">Wykonawca </w:t>
      </w:r>
      <w:r w:rsidRPr="00B17E52">
        <w:rPr>
          <w:b/>
          <w:bCs/>
          <w:sz w:val="24"/>
          <w:szCs w:val="24"/>
        </w:rPr>
        <w:t>jest  małym przedsiębiorstwem*</w:t>
      </w:r>
    </w:p>
    <w:p w:rsidR="00A7524C" w:rsidRPr="00B17E52" w:rsidRDefault="00A7524C" w:rsidP="008635B6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B17E52">
        <w:rPr>
          <w:b/>
          <w:bCs/>
          <w:sz w:val="24"/>
          <w:szCs w:val="24"/>
        </w:rPr>
        <w:sym w:font="Symbol" w:char="F080"/>
      </w:r>
      <w:r w:rsidRPr="00B17E52">
        <w:rPr>
          <w:b/>
          <w:bCs/>
          <w:sz w:val="24"/>
          <w:szCs w:val="24"/>
        </w:rPr>
        <w:t xml:space="preserve"> Wykonawca jest średnim przedsiębiorstwem*</w:t>
      </w:r>
    </w:p>
    <w:p w:rsidR="00A7524C" w:rsidRPr="00B17E52" w:rsidRDefault="00A7524C" w:rsidP="008635B6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B17E52">
        <w:rPr>
          <w:b/>
          <w:bCs/>
          <w:sz w:val="24"/>
          <w:szCs w:val="24"/>
        </w:rPr>
        <w:sym w:font="Symbol" w:char="F080"/>
      </w:r>
      <w:r w:rsidRPr="00B17E52">
        <w:rPr>
          <w:b/>
          <w:bCs/>
          <w:sz w:val="24"/>
          <w:szCs w:val="24"/>
        </w:rPr>
        <w:t xml:space="preserve"> Wykonawca jest mikro przedsiębiorstwem*</w:t>
      </w:r>
    </w:p>
    <w:p w:rsidR="00A7524C" w:rsidRPr="00B17E52" w:rsidRDefault="00A7524C" w:rsidP="008635B6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B17E52">
        <w:rPr>
          <w:b/>
          <w:bCs/>
          <w:sz w:val="24"/>
          <w:szCs w:val="24"/>
        </w:rPr>
        <w:sym w:font="Symbol" w:char="F080"/>
      </w:r>
      <w:r w:rsidRPr="00B17E52">
        <w:rPr>
          <w:b/>
          <w:bCs/>
          <w:sz w:val="24"/>
          <w:szCs w:val="24"/>
        </w:rPr>
        <w:t xml:space="preserve"> Wykonawca jest jednoosobową działalnością gospodarczą*</w:t>
      </w:r>
    </w:p>
    <w:p w:rsidR="00A7524C" w:rsidRPr="00B17E52" w:rsidRDefault="00A7524C" w:rsidP="008635B6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B17E52">
        <w:rPr>
          <w:b/>
          <w:bCs/>
          <w:sz w:val="24"/>
          <w:szCs w:val="24"/>
        </w:rPr>
        <w:sym w:font="Symbol" w:char="F080"/>
      </w:r>
      <w:r w:rsidRPr="00B17E52">
        <w:rPr>
          <w:b/>
          <w:bCs/>
          <w:sz w:val="24"/>
          <w:szCs w:val="24"/>
        </w:rPr>
        <w:t xml:space="preserve"> Wykonawca jest osobą fizyczną nieprowadzącą działalności gospodarczej*</w:t>
      </w:r>
    </w:p>
    <w:p w:rsidR="00A7524C" w:rsidRPr="00B17E52" w:rsidRDefault="00A7524C" w:rsidP="008635B6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B17E52">
        <w:rPr>
          <w:b/>
          <w:bCs/>
          <w:sz w:val="24"/>
          <w:szCs w:val="24"/>
        </w:rPr>
        <w:sym w:font="Symbol" w:char="F080"/>
      </w:r>
      <w:r w:rsidRPr="00B17E52">
        <w:rPr>
          <w:b/>
          <w:bCs/>
          <w:sz w:val="24"/>
          <w:szCs w:val="24"/>
        </w:rPr>
        <w:t xml:space="preserve"> Wykonawca jest inny rodzaj*</w:t>
      </w:r>
    </w:p>
    <w:p w:rsidR="00A7524C" w:rsidRPr="00B17E52" w:rsidRDefault="00A7524C" w:rsidP="008635B6">
      <w:pPr>
        <w:autoSpaceDE w:val="0"/>
        <w:autoSpaceDN w:val="0"/>
        <w:adjustRightInd w:val="0"/>
        <w:rPr>
          <w:b/>
          <w:bCs/>
          <w:color w:val="FF0000"/>
          <w:sz w:val="24"/>
          <w:szCs w:val="24"/>
        </w:rPr>
      </w:pPr>
    </w:p>
    <w:p w:rsidR="00A7524C" w:rsidRDefault="00A7524C" w:rsidP="008635B6">
      <w:pPr>
        <w:pStyle w:val="BodyText"/>
        <w:tabs>
          <w:tab w:val="left" w:pos="720"/>
        </w:tabs>
        <w:spacing w:line="276" w:lineRule="auto"/>
        <w:ind w:left="360"/>
        <w:rPr>
          <w:sz w:val="18"/>
          <w:szCs w:val="18"/>
        </w:rPr>
      </w:pPr>
      <w:r>
        <w:rPr>
          <w:sz w:val="18"/>
          <w:szCs w:val="18"/>
        </w:rPr>
        <w:t>*</w:t>
      </w:r>
      <w:r w:rsidRPr="009F2C35">
        <w:rPr>
          <w:sz w:val="18"/>
          <w:szCs w:val="18"/>
        </w:rPr>
        <w:t>zaznaczyć „x” właściwe</w:t>
      </w:r>
    </w:p>
    <w:p w:rsidR="00A7524C" w:rsidRDefault="00A7524C">
      <w:pPr>
        <w:rPr>
          <w:b/>
          <w:sz w:val="24"/>
        </w:rPr>
      </w:pPr>
    </w:p>
    <w:p w:rsidR="00A7524C" w:rsidRPr="009F2C35" w:rsidRDefault="00A7524C" w:rsidP="00957C1D">
      <w:pPr>
        <w:pStyle w:val="BodyText"/>
        <w:tabs>
          <w:tab w:val="left" w:pos="720"/>
        </w:tabs>
        <w:spacing w:line="276" w:lineRule="auto"/>
        <w:ind w:left="360"/>
        <w:rPr>
          <w:sz w:val="18"/>
          <w:szCs w:val="18"/>
        </w:rPr>
      </w:pPr>
    </w:p>
    <w:p w:rsidR="00A7524C" w:rsidRPr="004B1741" w:rsidRDefault="00A7524C" w:rsidP="009F2C35">
      <w:pPr>
        <w:pStyle w:val="BodyText"/>
        <w:tabs>
          <w:tab w:val="left" w:pos="720"/>
        </w:tabs>
        <w:spacing w:line="276" w:lineRule="auto"/>
        <w:rPr>
          <w:b/>
        </w:rPr>
      </w:pPr>
      <w:r w:rsidRPr="004B1741">
        <w:rPr>
          <w:b/>
        </w:rPr>
        <w:t>Ogólnodostępna i bezpłatna baza z której Zamawiający może samodzielnie pozyskać dokumenty wskazane przez Wykonawcę  tj.:  CEIDG i KRS</w:t>
      </w:r>
      <w:r>
        <w:rPr>
          <w:b/>
        </w:rPr>
        <w:t>*</w:t>
      </w:r>
      <w:r w:rsidRPr="004B1741">
        <w:rPr>
          <w:b/>
        </w:rPr>
        <w:t>: …………………………………………………….……………………………….....……</w:t>
      </w:r>
    </w:p>
    <w:p w:rsidR="00A7524C" w:rsidRPr="00957C1D" w:rsidRDefault="00A7524C">
      <w:pPr>
        <w:rPr>
          <w:sz w:val="18"/>
          <w:szCs w:val="18"/>
        </w:rPr>
      </w:pPr>
      <w:r w:rsidRPr="00957C1D">
        <w:rPr>
          <w:sz w:val="18"/>
          <w:szCs w:val="18"/>
        </w:rPr>
        <w:t>* podać adres strony internetowej</w:t>
      </w:r>
    </w:p>
    <w:p w:rsidR="00A7524C" w:rsidRDefault="00A7524C">
      <w:pPr>
        <w:rPr>
          <w:b/>
          <w:sz w:val="24"/>
        </w:rPr>
      </w:pPr>
    </w:p>
    <w:p w:rsidR="00A7524C" w:rsidRPr="0096493F" w:rsidRDefault="00A7524C">
      <w:pPr>
        <w:rPr>
          <w:b/>
          <w:sz w:val="24"/>
        </w:rPr>
      </w:pPr>
      <w:r w:rsidRPr="0096493F">
        <w:rPr>
          <w:b/>
          <w:sz w:val="24"/>
        </w:rPr>
        <w:t>Nr KRS:</w:t>
      </w:r>
      <w:r>
        <w:rPr>
          <w:b/>
          <w:sz w:val="24"/>
        </w:rPr>
        <w:t>..........................................</w:t>
      </w:r>
    </w:p>
    <w:p w:rsidR="00A7524C" w:rsidRDefault="00A7524C">
      <w:pPr>
        <w:rPr>
          <w:b/>
          <w:sz w:val="24"/>
          <w:u w:val="single"/>
        </w:rPr>
      </w:pPr>
    </w:p>
    <w:p w:rsidR="00A7524C" w:rsidRDefault="00A7524C">
      <w:pPr>
        <w:rPr>
          <w:b/>
          <w:sz w:val="24"/>
          <w:u w:val="single"/>
        </w:rPr>
      </w:pPr>
      <w:r w:rsidRPr="004B1741">
        <w:rPr>
          <w:b/>
          <w:sz w:val="24"/>
          <w:u w:val="single"/>
        </w:rPr>
        <w:t>Osoba do kontaktu:</w:t>
      </w:r>
    </w:p>
    <w:p w:rsidR="00A7524C" w:rsidRPr="004B1741" w:rsidRDefault="00A7524C">
      <w:pPr>
        <w:rPr>
          <w:b/>
          <w:sz w:val="24"/>
        </w:rPr>
      </w:pPr>
      <w:r w:rsidRPr="004B1741">
        <w:rPr>
          <w:b/>
          <w:sz w:val="24"/>
          <w:u w:val="single"/>
        </w:rPr>
        <w:t xml:space="preserve">Imię i nazwisko: </w:t>
      </w:r>
      <w:r w:rsidRPr="004B1741">
        <w:rPr>
          <w:b/>
          <w:sz w:val="24"/>
        </w:rPr>
        <w:t>…………………………………………………………………………….</w:t>
      </w:r>
    </w:p>
    <w:p w:rsidR="00A7524C" w:rsidRDefault="00A7524C" w:rsidP="00211F06">
      <w:pPr>
        <w:rPr>
          <w:b/>
          <w:sz w:val="24"/>
        </w:rPr>
      </w:pPr>
      <w:r w:rsidRPr="001F260E">
        <w:rPr>
          <w:b/>
          <w:sz w:val="24"/>
        </w:rPr>
        <w:t>adres e-mail</w:t>
      </w:r>
      <w:r w:rsidRPr="00044293">
        <w:rPr>
          <w:b/>
          <w:sz w:val="24"/>
        </w:rPr>
        <w:t>:</w:t>
      </w:r>
      <w:r>
        <w:rPr>
          <w:b/>
          <w:sz w:val="24"/>
        </w:rPr>
        <w:t xml:space="preserve"> ….</w:t>
      </w:r>
      <w:r w:rsidRPr="00044293">
        <w:rPr>
          <w:b/>
          <w:sz w:val="24"/>
        </w:rPr>
        <w:t>……………………………………………………………………………..</w:t>
      </w:r>
    </w:p>
    <w:p w:rsidR="00A7524C" w:rsidRDefault="00A7524C" w:rsidP="00211F06">
      <w:pPr>
        <w:rPr>
          <w:b/>
          <w:sz w:val="24"/>
        </w:rPr>
      </w:pPr>
    </w:p>
    <w:p w:rsidR="00A7524C" w:rsidRPr="00425A28" w:rsidRDefault="00A7524C" w:rsidP="004B7864">
      <w:pPr>
        <w:jc w:val="both"/>
        <w:rPr>
          <w:b/>
          <w:sz w:val="24"/>
        </w:rPr>
      </w:pPr>
      <w:r>
        <w:rPr>
          <w:sz w:val="24"/>
        </w:rPr>
        <w:t>Oferta dotyczy postępowania w trybie podstawowym bez negocjacji ogłoszonego przez Samodzielny Publiczny Zakład Opieki Zdrowotnej w Krotoszynie ul. Młyńska 2</w:t>
      </w:r>
      <w:r w:rsidRPr="00834C22">
        <w:rPr>
          <w:sz w:val="24"/>
        </w:rPr>
        <w:t xml:space="preserve">, </w:t>
      </w:r>
      <w:r>
        <w:rPr>
          <w:sz w:val="24"/>
        </w:rPr>
        <w:br/>
      </w:r>
      <w:r w:rsidRPr="00425A28">
        <w:rPr>
          <w:b/>
          <w:sz w:val="24"/>
        </w:rPr>
        <w:t>Nr  DTECH/1/14/22</w:t>
      </w:r>
    </w:p>
    <w:p w:rsidR="00A7524C" w:rsidRDefault="00A7524C" w:rsidP="004B7864">
      <w:pPr>
        <w:pStyle w:val="BodyText"/>
        <w:widowControl/>
      </w:pPr>
      <w:r>
        <w:t>na:</w:t>
      </w:r>
    </w:p>
    <w:p w:rsidR="00A7524C" w:rsidRDefault="00A7524C" w:rsidP="004B7864">
      <w:pPr>
        <w:pStyle w:val="BodyText"/>
        <w:widowControl/>
      </w:pPr>
    </w:p>
    <w:p w:rsidR="00A7524C" w:rsidRDefault="00A7524C" w:rsidP="00572AE3">
      <w:pPr>
        <w:rPr>
          <w:b/>
          <w:bCs/>
        </w:rPr>
      </w:pPr>
      <w:r w:rsidRPr="009C2C60">
        <w:rPr>
          <w:b/>
          <w:bCs/>
          <w:sz w:val="24"/>
          <w:szCs w:val="24"/>
        </w:rPr>
        <w:t>“Okresowa konserwacja sprzętu medycznego dla Samodzielnego Publicznego Zakładu Opieki Zdrowotnej w Krotoszynie</w:t>
      </w:r>
      <w:r w:rsidRPr="009C2C60">
        <w:rPr>
          <w:b/>
          <w:bCs/>
        </w:rPr>
        <w:t>”</w:t>
      </w:r>
    </w:p>
    <w:p w:rsidR="00A7524C" w:rsidRPr="009C2C60" w:rsidRDefault="00A7524C" w:rsidP="00572AE3">
      <w:pPr>
        <w:rPr>
          <w:b/>
          <w:bCs/>
        </w:rPr>
      </w:pPr>
    </w:p>
    <w:p w:rsidR="00A7524C" w:rsidRPr="001B07BB" w:rsidRDefault="00A7524C" w:rsidP="00CD5107">
      <w:pPr>
        <w:pStyle w:val="BodyText"/>
        <w:rPr>
          <w:b/>
        </w:rPr>
      </w:pPr>
      <w:r>
        <w:rPr>
          <w:b/>
        </w:rPr>
        <w:t>I. O</w:t>
      </w:r>
      <w:r w:rsidRPr="001B07BB">
        <w:rPr>
          <w:b/>
        </w:rPr>
        <w:t>ferujemy wykonanie przedmiotu zamó</w:t>
      </w:r>
      <w:r>
        <w:rPr>
          <w:b/>
        </w:rPr>
        <w:t>wienia, zgodnie z wymaganiami S</w:t>
      </w:r>
      <w:r w:rsidRPr="001B07BB">
        <w:rPr>
          <w:b/>
        </w:rPr>
        <w:t>WZ za cenę</w:t>
      </w:r>
      <w:r>
        <w:rPr>
          <w:b/>
        </w:rPr>
        <w:t xml:space="preserve"> podaną w Formularzu cenowym.</w:t>
      </w:r>
      <w:r w:rsidRPr="001B07BB">
        <w:rPr>
          <w:b/>
        </w:rPr>
        <w:t xml:space="preserve"> </w:t>
      </w:r>
    </w:p>
    <w:p w:rsidR="00A7524C" w:rsidRPr="001B07BB" w:rsidRDefault="00A7524C" w:rsidP="00F85010">
      <w:pPr>
        <w:pStyle w:val="BodyText"/>
        <w:rPr>
          <w:b/>
        </w:rPr>
      </w:pPr>
    </w:p>
    <w:p w:rsidR="00A7524C" w:rsidRDefault="00A7524C" w:rsidP="004B7864">
      <w:pPr>
        <w:jc w:val="both"/>
        <w:rPr>
          <w:b/>
          <w:sz w:val="24"/>
        </w:rPr>
      </w:pPr>
      <w:r w:rsidRPr="001B07BB">
        <w:rPr>
          <w:b/>
          <w:sz w:val="24"/>
        </w:rPr>
        <w:t>II. Oświadczamy, że:</w:t>
      </w:r>
    </w:p>
    <w:p w:rsidR="00A7524C" w:rsidRPr="00F85010" w:rsidRDefault="00A7524C" w:rsidP="008635B6">
      <w:pPr>
        <w:numPr>
          <w:ilvl w:val="0"/>
          <w:numId w:val="11"/>
        </w:numPr>
        <w:ind w:right="57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Pr="00F85010">
        <w:rPr>
          <w:sz w:val="24"/>
          <w:szCs w:val="24"/>
        </w:rPr>
        <w:t xml:space="preserve"> cenie oferty zostały uwzględnione wszystkie koszty niezbędne do zrealizowania zamówienia z należytą starannością i zgodnie z wymaganiami określonymi przez Zamawiającego. </w:t>
      </w:r>
    </w:p>
    <w:p w:rsidR="00A7524C" w:rsidRDefault="00A7524C" w:rsidP="008635B6">
      <w:pPr>
        <w:pStyle w:val="BodyText"/>
        <w:numPr>
          <w:ilvl w:val="0"/>
          <w:numId w:val="11"/>
        </w:numPr>
      </w:pPr>
      <w:r>
        <w:t>Zapoznaliśmy  się ze specyfikacją warunków zamówienia i nie wnosimy do niej  zastrzeżeń.</w:t>
      </w:r>
    </w:p>
    <w:p w:rsidR="00A7524C" w:rsidRPr="009113D2" w:rsidRDefault="00A7524C" w:rsidP="008635B6">
      <w:pPr>
        <w:pStyle w:val="BodyText"/>
        <w:numPr>
          <w:ilvl w:val="0"/>
          <w:numId w:val="11"/>
        </w:numPr>
      </w:pPr>
      <w:r w:rsidRPr="003745A1">
        <w:t>Jesteśmy związani niniejszą ofertą od dnia upływu terminu składnia ofert do dnia</w:t>
      </w:r>
      <w:r>
        <w:t xml:space="preserve">- zgodnie </w:t>
      </w:r>
      <w:r w:rsidRPr="009113D2">
        <w:t>z zapisami SWZ</w:t>
      </w:r>
    </w:p>
    <w:p w:rsidR="00A7524C" w:rsidRDefault="00A7524C" w:rsidP="008635B6">
      <w:pPr>
        <w:pStyle w:val="BodyText"/>
        <w:numPr>
          <w:ilvl w:val="0"/>
          <w:numId w:val="11"/>
        </w:numPr>
      </w:pPr>
      <w:r w:rsidRPr="009113D2">
        <w:t xml:space="preserve">Zapoznaliśmy się z projektowanymi postanowieniami umowy, określonymi w załączniku nr </w:t>
      </w:r>
      <w:r>
        <w:t>4</w:t>
      </w:r>
      <w:r w:rsidRPr="009113D2">
        <w:t xml:space="preserve"> do SWZ i zobowiązujemy się w przypadku wyboru naszej oferty do zawarcia umowy zgodnej</w:t>
      </w:r>
      <w:r>
        <w:t xml:space="preserve"> z niniejszą ofertą, na warunkach w nich określonych</w:t>
      </w:r>
    </w:p>
    <w:p w:rsidR="00A7524C" w:rsidRPr="005335AE" w:rsidRDefault="00A7524C" w:rsidP="005335AE">
      <w:pPr>
        <w:pStyle w:val="BodyTextIndent2"/>
        <w:numPr>
          <w:ilvl w:val="0"/>
          <w:numId w:val="11"/>
        </w:numPr>
        <w:tabs>
          <w:tab w:val="left" w:pos="459"/>
        </w:tabs>
        <w:spacing w:after="0" w:line="240" w:lineRule="auto"/>
        <w:jc w:val="both"/>
      </w:pPr>
      <w:r w:rsidRPr="005335AE">
        <w:t>zamówienie zostanie zrealizowane w terminach określonych w S</w:t>
      </w:r>
      <w:r>
        <w:t xml:space="preserve">WZ, </w:t>
      </w:r>
      <w:r w:rsidRPr="005335AE">
        <w:t xml:space="preserve">zgodnie z </w:t>
      </w:r>
      <w:r>
        <w:t>załącznikiem nr 5 do SWZ - wykaz sprzętu i harmonogram oraz załącznikiem nr 4 do SWZ – projekt umowy</w:t>
      </w:r>
      <w:r w:rsidRPr="005335AE">
        <w:t>;</w:t>
      </w:r>
    </w:p>
    <w:p w:rsidR="00A7524C" w:rsidRDefault="00A7524C" w:rsidP="008635B6">
      <w:pPr>
        <w:pStyle w:val="BodyTextIndent"/>
        <w:numPr>
          <w:ilvl w:val="0"/>
          <w:numId w:val="11"/>
        </w:numPr>
      </w:pPr>
      <w:r>
        <w:t xml:space="preserve">W przypadku otrzymania zamówienia, koordynatorem nadzorującym  realizację postanowień umownych zostanie Pan(i): </w:t>
      </w:r>
    </w:p>
    <w:p w:rsidR="00A7524C" w:rsidRPr="001B07BB" w:rsidRDefault="00A7524C" w:rsidP="004B7864">
      <w:pPr>
        <w:jc w:val="both"/>
        <w:rPr>
          <w:b/>
          <w:sz w:val="24"/>
        </w:rPr>
      </w:pPr>
    </w:p>
    <w:p w:rsidR="00A7524C" w:rsidRDefault="00A7524C">
      <w:pPr>
        <w:pStyle w:val="BodyTextIndent"/>
        <w:spacing w:line="360" w:lineRule="auto"/>
        <w:ind w:firstLine="340"/>
      </w:pPr>
      <w:r>
        <w:t>.................................................................................................................................................</w:t>
      </w:r>
    </w:p>
    <w:p w:rsidR="00A7524C" w:rsidRDefault="00A7524C" w:rsidP="002A72EC">
      <w:pPr>
        <w:pStyle w:val="BodyText"/>
        <w:ind w:firstLine="340"/>
      </w:pPr>
      <w:r>
        <w:t>telefon kontaktowy.................................................</w:t>
      </w:r>
    </w:p>
    <w:p w:rsidR="00A7524C" w:rsidRPr="0040414A" w:rsidRDefault="00A7524C" w:rsidP="0040414A">
      <w:pPr>
        <w:pStyle w:val="BodyTextIndent"/>
        <w:numPr>
          <w:ilvl w:val="0"/>
          <w:numId w:val="11"/>
        </w:numPr>
        <w:jc w:val="left"/>
        <w:rPr>
          <w:color w:val="000000"/>
        </w:rPr>
      </w:pPr>
      <w:r>
        <w:rPr>
          <w:color w:val="000000"/>
        </w:rPr>
        <w:t>P</w:t>
      </w:r>
      <w:r w:rsidRPr="0040414A">
        <w:rPr>
          <w:color w:val="000000"/>
        </w:rPr>
        <w:t>owołuję się w niniejszym postępowaniu na zasoby innych podmiotów - jeżeli dotyczy...........................................................................................</w:t>
      </w:r>
      <w:r>
        <w:rPr>
          <w:color w:val="000000"/>
        </w:rPr>
        <w:t>.................................</w:t>
      </w:r>
    </w:p>
    <w:p w:rsidR="00A7524C" w:rsidRPr="0040414A" w:rsidRDefault="00A7524C" w:rsidP="0040414A">
      <w:pPr>
        <w:pStyle w:val="BodyTextIndent"/>
        <w:ind w:left="284" w:firstLine="567"/>
        <w:jc w:val="left"/>
        <w:rPr>
          <w:color w:val="000000"/>
        </w:rPr>
      </w:pPr>
      <w:r w:rsidRPr="0040414A">
        <w:rPr>
          <w:color w:val="000000"/>
        </w:rPr>
        <w:t>...........................................................................................................</w:t>
      </w:r>
      <w:r>
        <w:rPr>
          <w:color w:val="000000"/>
        </w:rPr>
        <w:t>.............................</w:t>
      </w:r>
    </w:p>
    <w:p w:rsidR="00A7524C" w:rsidRPr="0040414A" w:rsidRDefault="00A7524C" w:rsidP="0040414A">
      <w:pPr>
        <w:pStyle w:val="BodyText"/>
        <w:ind w:left="2835" w:firstLine="340"/>
      </w:pPr>
      <w:r w:rsidRPr="0040414A">
        <w:rPr>
          <w:i/>
          <w:color w:val="000000"/>
          <w:sz w:val="20"/>
        </w:rPr>
        <w:t>(podać nazwę, adres, NIP/Pesel, KRS/CEDIG)</w:t>
      </w:r>
    </w:p>
    <w:p w:rsidR="00A7524C" w:rsidRPr="002C7338" w:rsidRDefault="00A7524C" w:rsidP="00971191">
      <w:pPr>
        <w:pStyle w:val="BodyText"/>
        <w:spacing w:line="360" w:lineRule="auto"/>
        <w:ind w:left="720"/>
        <w:jc w:val="both"/>
        <w:rPr>
          <w:color w:val="FF0000"/>
          <w:sz w:val="20"/>
        </w:rPr>
      </w:pPr>
    </w:p>
    <w:p w:rsidR="00A7524C" w:rsidRPr="009113D2" w:rsidRDefault="00A7524C" w:rsidP="00957025">
      <w:pPr>
        <w:pStyle w:val="BodyTextIndent"/>
        <w:jc w:val="left"/>
        <w:rPr>
          <w:i/>
        </w:rPr>
      </w:pPr>
      <w:r>
        <w:rPr>
          <w:b/>
        </w:rPr>
        <w:t xml:space="preserve">III. Akceptujemy </w:t>
      </w:r>
      <w:r w:rsidRPr="00957025">
        <w:rPr>
          <w:b/>
          <w:u w:val="single"/>
        </w:rPr>
        <w:t xml:space="preserve">termin </w:t>
      </w:r>
      <w:r w:rsidRPr="009113D2">
        <w:rPr>
          <w:b/>
          <w:u w:val="single"/>
        </w:rPr>
        <w:t>płatności</w:t>
      </w:r>
      <w:r w:rsidRPr="009113D2">
        <w:rPr>
          <w:b/>
        </w:rPr>
        <w:t>: 60 dni od daty otrzymania faktury przez    Zamawiającego.</w:t>
      </w:r>
      <w:r w:rsidRPr="009113D2">
        <w:rPr>
          <w:i/>
        </w:rPr>
        <w:t xml:space="preserve"> </w:t>
      </w:r>
    </w:p>
    <w:p w:rsidR="00A7524C" w:rsidRPr="00F363E9" w:rsidRDefault="00A7524C" w:rsidP="008635B6">
      <w:pPr>
        <w:jc w:val="both"/>
        <w:rPr>
          <w:b/>
          <w:color w:val="FF0000"/>
          <w:sz w:val="24"/>
          <w:szCs w:val="24"/>
        </w:rPr>
      </w:pPr>
    </w:p>
    <w:p w:rsidR="00A7524C" w:rsidRPr="00463BEF" w:rsidRDefault="00A7524C" w:rsidP="00463BEF">
      <w:pPr>
        <w:pStyle w:val="BodyTextIndent"/>
        <w:ind w:left="2410" w:hanging="284"/>
        <w:jc w:val="left"/>
        <w:rPr>
          <w:i/>
          <w:color w:val="000000"/>
          <w:sz w:val="20"/>
        </w:rPr>
      </w:pPr>
    </w:p>
    <w:p w:rsidR="00A7524C" w:rsidRDefault="00A7524C" w:rsidP="002A72EC">
      <w:pPr>
        <w:pStyle w:val="BodyTextIndent"/>
        <w:ind w:left="420" w:hanging="420"/>
        <w:jc w:val="left"/>
        <w:rPr>
          <w:b/>
        </w:rPr>
      </w:pPr>
      <w:r>
        <w:rPr>
          <w:b/>
        </w:rPr>
        <w:t>IV. Zamierzamy powierzyć podwykonawcy następującą część zamówienia: …………………………………………………………………………..….*</w:t>
      </w:r>
    </w:p>
    <w:p w:rsidR="00A7524C" w:rsidRPr="00957C1D" w:rsidRDefault="00A7524C" w:rsidP="00957C1D">
      <w:pPr>
        <w:pStyle w:val="BodyTextIndent"/>
        <w:ind w:left="420" w:firstLine="6"/>
        <w:jc w:val="left"/>
        <w:rPr>
          <w:i/>
        </w:rPr>
      </w:pPr>
      <w:r w:rsidRPr="00957C1D">
        <w:rPr>
          <w:i/>
        </w:rPr>
        <w:t>Należy również wskazać procentową (%) lub kwotową( zł) wartość zamówienia:</w:t>
      </w:r>
    </w:p>
    <w:p w:rsidR="00A7524C" w:rsidRPr="00957C1D" w:rsidRDefault="00A7524C" w:rsidP="00957C1D">
      <w:pPr>
        <w:pStyle w:val="BodyTextIndent"/>
        <w:ind w:left="420" w:firstLine="6"/>
        <w:jc w:val="left"/>
      </w:pPr>
      <w:r w:rsidRPr="00957C1D">
        <w:t>……………………………………………………………………...………..</w:t>
      </w:r>
    </w:p>
    <w:p w:rsidR="00A7524C" w:rsidRDefault="00A7524C" w:rsidP="00957C1D">
      <w:pPr>
        <w:pStyle w:val="BodyTextIndent"/>
        <w:ind w:left="420" w:firstLine="6"/>
        <w:jc w:val="left"/>
        <w:rPr>
          <w:b/>
        </w:rPr>
      </w:pPr>
      <w:r>
        <w:rPr>
          <w:b/>
        </w:rPr>
        <w:t>/nie zamierzamy powierzyć podwykonawcy żadnej części zamówienia.*</w:t>
      </w:r>
    </w:p>
    <w:p w:rsidR="00A7524C" w:rsidRDefault="00A7524C" w:rsidP="00891465">
      <w:pPr>
        <w:pStyle w:val="BodyText"/>
        <w:ind w:left="420"/>
        <w:jc w:val="both"/>
        <w:rPr>
          <w:vertAlign w:val="superscript"/>
        </w:rPr>
      </w:pPr>
      <w:r>
        <w:t>*</w:t>
      </w:r>
      <w:r>
        <w:tab/>
      </w:r>
      <w:r w:rsidRPr="006F4612">
        <w:rPr>
          <w:vertAlign w:val="superscript"/>
        </w:rPr>
        <w:t>niepotrzebne skreślić</w:t>
      </w:r>
    </w:p>
    <w:p w:rsidR="00A7524C" w:rsidRDefault="00A7524C" w:rsidP="00442D79">
      <w:pPr>
        <w:pStyle w:val="BodyText"/>
        <w:ind w:left="1140"/>
        <w:jc w:val="both"/>
        <w:rPr>
          <w:vertAlign w:val="superscript"/>
        </w:rPr>
      </w:pPr>
    </w:p>
    <w:p w:rsidR="00A7524C" w:rsidRDefault="00A7524C" w:rsidP="005030F1">
      <w:pPr>
        <w:pStyle w:val="BodyText"/>
        <w:snapToGrid w:val="0"/>
        <w:ind w:left="357" w:hanging="357"/>
      </w:pPr>
      <w:r w:rsidRPr="00957025">
        <w:rPr>
          <w:b/>
          <w:bCs/>
        </w:rPr>
        <w:t>V.</w:t>
      </w:r>
      <w:r>
        <w:t xml:space="preserve"> Oświadczamy, że oferta nie zawiera informacji stanowiących tajemnicę przedsiębiorstwa </w:t>
      </w:r>
      <w:bookmarkStart w:id="0" w:name="_Hlk95905851"/>
      <w:r>
        <w:t>w rozumieniu przepisów o zwalczaniu nieuczciwej konkurencji/</w:t>
      </w:r>
      <w:bookmarkEnd w:id="0"/>
    </w:p>
    <w:p w:rsidR="00A7524C" w:rsidRPr="00477AAF" w:rsidRDefault="00A7524C" w:rsidP="00092213">
      <w:pPr>
        <w:pStyle w:val="BodyText"/>
        <w:snapToGrid w:val="0"/>
        <w:ind w:left="357"/>
      </w:pPr>
      <w:r>
        <w:t>Oświadczamy, że oferta zawiera informacje stanowiące tajemnicę przedsiębiorstwa w rozumieniu przepisów o zwalczaniu nieuczciwej konkurencji/./*</w:t>
      </w:r>
      <w:r>
        <w:br/>
        <w:t xml:space="preserve"> </w:t>
      </w:r>
    </w:p>
    <w:p w:rsidR="00A7524C" w:rsidRDefault="00A7524C" w:rsidP="00C26253">
      <w:pPr>
        <w:pStyle w:val="BodyText"/>
        <w:ind w:left="420"/>
        <w:jc w:val="both"/>
        <w:rPr>
          <w:i/>
          <w:vertAlign w:val="superscript"/>
        </w:rPr>
      </w:pPr>
      <w:r w:rsidRPr="006F4612">
        <w:rPr>
          <w:i/>
          <w:vertAlign w:val="superscript"/>
        </w:rPr>
        <w:t>*</w:t>
      </w:r>
      <w:r w:rsidRPr="006F4612">
        <w:rPr>
          <w:i/>
          <w:vertAlign w:val="superscript"/>
        </w:rPr>
        <w:tab/>
        <w:t>niepotrzebne skreślić</w:t>
      </w:r>
    </w:p>
    <w:p w:rsidR="00A7524C" w:rsidRDefault="00A7524C" w:rsidP="00092213">
      <w:pPr>
        <w:tabs>
          <w:tab w:val="num" w:pos="851"/>
        </w:tabs>
        <w:spacing w:after="60"/>
        <w:ind w:left="494"/>
        <w:jc w:val="both"/>
        <w:rPr>
          <w:i/>
          <w:color w:val="000000"/>
          <w:sz w:val="16"/>
          <w:szCs w:val="16"/>
        </w:rPr>
      </w:pPr>
      <w:r w:rsidRPr="00092213">
        <w:rPr>
          <w:i/>
          <w:sz w:val="16"/>
          <w:szCs w:val="16"/>
        </w:rPr>
        <w:t>Jeżeli</w:t>
      </w:r>
      <w:r w:rsidRPr="00092213">
        <w:rPr>
          <w:i/>
          <w:color w:val="000000"/>
          <w:sz w:val="16"/>
          <w:szCs w:val="16"/>
        </w:rPr>
        <w:t xml:space="preserve"> Wykonawca nie zakreśli żadnej z powyższych opcji, Zamawiający przyjmie, że oferta nie zawiera informacji stanowiących tajemnicę przedsiębiorstwa.</w:t>
      </w:r>
    </w:p>
    <w:p w:rsidR="00A7524C" w:rsidRDefault="00A7524C" w:rsidP="00092213">
      <w:pPr>
        <w:tabs>
          <w:tab w:val="num" w:pos="851"/>
        </w:tabs>
        <w:spacing w:after="60"/>
        <w:ind w:left="494"/>
        <w:jc w:val="both"/>
        <w:rPr>
          <w:i/>
          <w:color w:val="000000"/>
          <w:sz w:val="16"/>
          <w:szCs w:val="16"/>
        </w:rPr>
      </w:pPr>
    </w:p>
    <w:p w:rsidR="00A7524C" w:rsidRPr="00BD0824" w:rsidRDefault="00A7524C" w:rsidP="00152EB6">
      <w:pPr>
        <w:pStyle w:val="NormalWeb"/>
        <w:ind w:left="426" w:hanging="426"/>
        <w:jc w:val="both"/>
        <w:rPr>
          <w:sz w:val="22"/>
          <w:szCs w:val="22"/>
        </w:rPr>
      </w:pPr>
      <w:r w:rsidRPr="00296F85">
        <w:rPr>
          <w:b/>
          <w:bCs/>
          <w:color w:val="000000"/>
          <w:sz w:val="22"/>
          <w:szCs w:val="22"/>
        </w:rPr>
        <w:t>VI.</w:t>
      </w:r>
      <w:r>
        <w:rPr>
          <w:color w:val="000000"/>
          <w:sz w:val="22"/>
          <w:szCs w:val="22"/>
        </w:rPr>
        <w:t xml:space="preserve"> </w:t>
      </w:r>
      <w:r w:rsidRPr="00BD0824">
        <w:rPr>
          <w:color w:val="000000"/>
          <w:sz w:val="22"/>
          <w:szCs w:val="22"/>
        </w:rPr>
        <w:t>Oświadczam</w:t>
      </w:r>
      <w:r>
        <w:rPr>
          <w:color w:val="000000"/>
          <w:sz w:val="22"/>
          <w:szCs w:val="22"/>
        </w:rPr>
        <w:t>y, że wypełniamy</w:t>
      </w:r>
      <w:r w:rsidRPr="00BD0824">
        <w:rPr>
          <w:color w:val="000000"/>
          <w:sz w:val="22"/>
          <w:szCs w:val="22"/>
        </w:rPr>
        <w:t xml:space="preserve"> obowiązki informacyjne przewidziane w art. 13 lub art. 14 RODO</w:t>
      </w:r>
      <w:r w:rsidRPr="00BD0824">
        <w:rPr>
          <w:color w:val="000000"/>
          <w:sz w:val="22"/>
          <w:szCs w:val="22"/>
          <w:vertAlign w:val="superscript"/>
        </w:rPr>
        <w:t>1)</w:t>
      </w:r>
      <w:r w:rsidRPr="00BD0824">
        <w:rPr>
          <w:color w:val="000000"/>
          <w:sz w:val="22"/>
          <w:szCs w:val="22"/>
        </w:rPr>
        <w:t xml:space="preserve"> wobec osób fizycznych, </w:t>
      </w:r>
      <w:r w:rsidRPr="00BD0824">
        <w:rPr>
          <w:sz w:val="22"/>
          <w:szCs w:val="22"/>
        </w:rPr>
        <w:t>od których dane osobowe bezpośrednio lub pośrednio pozyskałem</w:t>
      </w:r>
      <w:r w:rsidRPr="00BD0824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D0824">
        <w:rPr>
          <w:sz w:val="22"/>
          <w:szCs w:val="22"/>
        </w:rPr>
        <w:t>.</w:t>
      </w:r>
    </w:p>
    <w:p w:rsidR="00A7524C" w:rsidRPr="00BD0824" w:rsidRDefault="00A7524C" w:rsidP="00AD5FD6">
      <w:pPr>
        <w:pStyle w:val="ListParagraph"/>
        <w:rPr>
          <w:sz w:val="22"/>
          <w:szCs w:val="22"/>
        </w:rPr>
      </w:pPr>
    </w:p>
    <w:p w:rsidR="00A7524C" w:rsidRPr="00BD0824" w:rsidRDefault="00A7524C" w:rsidP="00AD5FD6">
      <w:pPr>
        <w:pStyle w:val="NormalWeb"/>
        <w:ind w:left="284"/>
        <w:jc w:val="both"/>
        <w:rPr>
          <w:sz w:val="22"/>
          <w:szCs w:val="22"/>
        </w:rPr>
      </w:pPr>
      <w:r w:rsidRPr="00BD0824">
        <w:rPr>
          <w:color w:val="000000"/>
          <w:sz w:val="16"/>
          <w:szCs w:val="16"/>
        </w:rPr>
        <w:t xml:space="preserve">W przypadku gdy wykonawca </w:t>
      </w:r>
      <w:r w:rsidRPr="00BD0824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BD0824">
        <w:rPr>
          <w:b/>
          <w:sz w:val="16"/>
          <w:szCs w:val="16"/>
        </w:rPr>
        <w:t>np. przez jego wykreślenie</w:t>
      </w:r>
      <w:r w:rsidRPr="00BD0824">
        <w:rPr>
          <w:sz w:val="16"/>
          <w:szCs w:val="16"/>
        </w:rPr>
        <w:t>).</w:t>
      </w:r>
    </w:p>
    <w:p w:rsidR="00A7524C" w:rsidRPr="00092213" w:rsidRDefault="00A7524C" w:rsidP="00092213">
      <w:pPr>
        <w:tabs>
          <w:tab w:val="num" w:pos="851"/>
        </w:tabs>
        <w:spacing w:after="60"/>
        <w:ind w:left="494"/>
        <w:jc w:val="both"/>
        <w:rPr>
          <w:i/>
          <w:color w:val="000000"/>
          <w:sz w:val="16"/>
          <w:szCs w:val="16"/>
        </w:rPr>
      </w:pPr>
    </w:p>
    <w:p w:rsidR="00A7524C" w:rsidRPr="003C513F" w:rsidRDefault="00A7524C" w:rsidP="003C513F">
      <w:pPr>
        <w:pStyle w:val="BodyText"/>
        <w:jc w:val="both"/>
      </w:pPr>
    </w:p>
    <w:p w:rsidR="00A7524C" w:rsidRPr="0078645E" w:rsidRDefault="00A7524C">
      <w:pPr>
        <w:pStyle w:val="BodyText"/>
        <w:spacing w:line="360" w:lineRule="auto"/>
        <w:rPr>
          <w:b/>
        </w:rPr>
      </w:pPr>
      <w:r>
        <w:rPr>
          <w:b/>
        </w:rPr>
        <w:t>VII</w:t>
      </w:r>
      <w:r w:rsidRPr="0078645E">
        <w:rPr>
          <w:b/>
        </w:rPr>
        <w:t>.</w:t>
      </w:r>
      <w:r w:rsidRPr="0078645E">
        <w:rPr>
          <w:b/>
        </w:rPr>
        <w:tab/>
      </w:r>
      <w:r>
        <w:rPr>
          <w:b/>
        </w:rPr>
        <w:t>Wraz z ofertą składamy następujące oświadczenia i dokumenty:</w:t>
      </w:r>
    </w:p>
    <w:p w:rsidR="00A7524C" w:rsidRDefault="00A7524C">
      <w:pPr>
        <w:pStyle w:val="BodyText"/>
        <w:tabs>
          <w:tab w:val="left" w:pos="360"/>
          <w:tab w:val="left" w:leader="dot" w:pos="8647"/>
        </w:tabs>
        <w:spacing w:line="360" w:lineRule="auto"/>
      </w:pPr>
      <w:r>
        <w:t xml:space="preserve">1. </w:t>
      </w:r>
      <w:r>
        <w:tab/>
      </w:r>
      <w:r>
        <w:tab/>
      </w:r>
    </w:p>
    <w:p w:rsidR="00A7524C" w:rsidRDefault="00A7524C">
      <w:pPr>
        <w:pStyle w:val="BodyText"/>
        <w:tabs>
          <w:tab w:val="left" w:pos="360"/>
          <w:tab w:val="left" w:leader="dot" w:pos="8647"/>
        </w:tabs>
        <w:spacing w:line="360" w:lineRule="auto"/>
      </w:pPr>
      <w:r>
        <w:t xml:space="preserve">2. </w:t>
      </w:r>
      <w:r>
        <w:tab/>
      </w:r>
      <w:r>
        <w:tab/>
      </w:r>
    </w:p>
    <w:p w:rsidR="00A7524C" w:rsidRDefault="00A7524C">
      <w:pPr>
        <w:pStyle w:val="BodyText"/>
        <w:tabs>
          <w:tab w:val="left" w:pos="360"/>
          <w:tab w:val="left" w:leader="dot" w:pos="8647"/>
        </w:tabs>
        <w:spacing w:line="360" w:lineRule="auto"/>
      </w:pPr>
      <w:r>
        <w:t xml:space="preserve">3. </w:t>
      </w:r>
      <w:r>
        <w:tab/>
      </w:r>
      <w:r>
        <w:tab/>
      </w:r>
    </w:p>
    <w:p w:rsidR="00A7524C" w:rsidRDefault="00A7524C" w:rsidP="00092F9C">
      <w:pPr>
        <w:pStyle w:val="BodyText"/>
        <w:tabs>
          <w:tab w:val="left" w:pos="360"/>
          <w:tab w:val="left" w:leader="dot" w:pos="8647"/>
        </w:tabs>
        <w:spacing w:line="360" w:lineRule="auto"/>
        <w:rPr>
          <w:b/>
        </w:rPr>
      </w:pPr>
      <w:r>
        <w:t xml:space="preserve">4. </w:t>
      </w:r>
      <w:r>
        <w:tab/>
      </w:r>
      <w:r>
        <w:tab/>
      </w:r>
    </w:p>
    <w:p w:rsidR="00A7524C" w:rsidRDefault="00A7524C">
      <w:pPr>
        <w:pStyle w:val="BodyText"/>
        <w:spacing w:line="360" w:lineRule="auto"/>
        <w:rPr>
          <w:b/>
        </w:rPr>
      </w:pPr>
    </w:p>
    <w:p w:rsidR="00A7524C" w:rsidRDefault="00A7524C">
      <w:pPr>
        <w:pStyle w:val="BodyText"/>
        <w:spacing w:line="360" w:lineRule="auto"/>
        <w:rPr>
          <w:sz w:val="20"/>
        </w:rPr>
      </w:pPr>
    </w:p>
    <w:p w:rsidR="00A7524C" w:rsidRDefault="00A7524C">
      <w:pPr>
        <w:pStyle w:val="BodyText"/>
        <w:spacing w:line="360" w:lineRule="auto"/>
        <w:rPr>
          <w:sz w:val="20"/>
        </w:rPr>
      </w:pPr>
    </w:p>
    <w:p w:rsidR="00A7524C" w:rsidRDefault="00A7524C">
      <w:pPr>
        <w:pStyle w:val="BodyText"/>
        <w:spacing w:line="360" w:lineRule="auto"/>
        <w:rPr>
          <w:sz w:val="20"/>
        </w:rPr>
      </w:pPr>
      <w:r>
        <w:rPr>
          <w:sz w:val="20"/>
        </w:rPr>
        <w:t>......................................................... dnia..................................</w:t>
      </w:r>
    </w:p>
    <w:p w:rsidR="00A7524C" w:rsidRDefault="00A7524C">
      <w:pPr>
        <w:pStyle w:val="BodyText"/>
        <w:spacing w:line="360" w:lineRule="auto"/>
        <w:rPr>
          <w:sz w:val="20"/>
        </w:rPr>
      </w:pPr>
    </w:p>
    <w:p w:rsidR="00A7524C" w:rsidRPr="00267D78" w:rsidRDefault="00A7524C">
      <w:pPr>
        <w:pStyle w:val="BodyText"/>
        <w:spacing w:line="360" w:lineRule="auto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A7524C" w:rsidRPr="00267D78" w:rsidRDefault="00A7524C" w:rsidP="00267D78">
      <w:pPr>
        <w:pStyle w:val="BodyText"/>
        <w:rPr>
          <w:i/>
          <w:sz w:val="20"/>
        </w:rPr>
      </w:pPr>
      <w:r w:rsidRPr="00267D78">
        <w:rPr>
          <w:i/>
          <w:sz w:val="20"/>
        </w:rPr>
        <w:t xml:space="preserve">Formularz ofertowy 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A7524C" w:rsidRPr="00267D78" w:rsidRDefault="00A7524C" w:rsidP="006F4612">
      <w:pPr>
        <w:pStyle w:val="BodyText"/>
        <w:rPr>
          <w:i/>
          <w:sz w:val="20"/>
          <w:vertAlign w:val="superscript"/>
        </w:rPr>
      </w:pPr>
    </w:p>
    <w:p w:rsidR="00A7524C" w:rsidRPr="00BD0824" w:rsidRDefault="00A7524C" w:rsidP="00FC2E2F">
      <w:pPr>
        <w:pStyle w:val="FootnoteText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14"/>
          <w:szCs w:val="14"/>
        </w:rPr>
      </w:pPr>
      <w:r w:rsidRPr="00BD0824">
        <w:rPr>
          <w:rFonts w:ascii="Times New Roman" w:hAnsi="Times New Roman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A7524C" w:rsidRPr="006F4612" w:rsidRDefault="00A7524C" w:rsidP="00152EB6">
      <w:pPr>
        <w:pStyle w:val="BodyText"/>
        <w:rPr>
          <w:sz w:val="20"/>
          <w:vertAlign w:val="superscript"/>
        </w:rPr>
      </w:pPr>
    </w:p>
    <w:sectPr w:rsidR="00A7524C" w:rsidRPr="006F4612" w:rsidSect="00F376D8">
      <w:footerReference w:type="even" r:id="rId7"/>
      <w:footerReference w:type="default" r:id="rId8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24C" w:rsidRDefault="00A7524C">
      <w:r>
        <w:separator/>
      </w:r>
    </w:p>
  </w:endnote>
  <w:endnote w:type="continuationSeparator" w:id="0">
    <w:p w:rsidR="00A7524C" w:rsidRDefault="00A75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(Uzyj czcionki tekstu azjatyck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antagenet Cherokee">
    <w:panose1 w:val="020206020701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24C" w:rsidRDefault="00A7524C" w:rsidP="009811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A7524C" w:rsidRDefault="00A7524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24C" w:rsidRDefault="00A7524C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A7524C" w:rsidRDefault="00A7524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24C" w:rsidRDefault="00A7524C">
      <w:r>
        <w:separator/>
      </w:r>
    </w:p>
  </w:footnote>
  <w:footnote w:type="continuationSeparator" w:id="0">
    <w:p w:rsidR="00A7524C" w:rsidRDefault="00A75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2A62"/>
    <w:multiLevelType w:val="hybridMultilevel"/>
    <w:tmpl w:val="F5D803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">
    <w:nsid w:val="060524F4"/>
    <w:multiLevelType w:val="hybridMultilevel"/>
    <w:tmpl w:val="D93A20B4"/>
    <w:lvl w:ilvl="0" w:tplc="0415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29B537B7"/>
    <w:multiLevelType w:val="hybridMultilevel"/>
    <w:tmpl w:val="60306D8E"/>
    <w:lvl w:ilvl="0" w:tplc="8B222DA6">
      <w:start w:val="5"/>
      <w:numFmt w:val="decimal"/>
      <w:lvlText w:val="%1."/>
      <w:lvlJc w:val="left"/>
      <w:pPr>
        <w:tabs>
          <w:tab w:val="num" w:pos="562"/>
        </w:tabs>
        <w:ind w:left="505" w:hanging="340"/>
      </w:pPr>
      <w:rPr>
        <w:rFonts w:ascii="(Uzyj czcionki tekstu azjatycki" w:hAnsi="(Uzyj czcionki tekstu azjatycki" w:cs="Plantagenet Cherokee" w:hint="default"/>
        <w:b w:val="0"/>
        <w:bCs/>
        <w:color w:val="383838"/>
        <w:spacing w:val="-76"/>
        <w:w w:val="108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2AB4040A"/>
    <w:multiLevelType w:val="hybridMultilevel"/>
    <w:tmpl w:val="6C20653C"/>
    <w:lvl w:ilvl="0" w:tplc="ED6C0A74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6E4777"/>
    <w:multiLevelType w:val="hybridMultilevel"/>
    <w:tmpl w:val="D1066754"/>
    <w:lvl w:ilvl="0" w:tplc="8B222DA6">
      <w:start w:val="5"/>
      <w:numFmt w:val="decimal"/>
      <w:lvlText w:val="%1."/>
      <w:lvlJc w:val="left"/>
      <w:pPr>
        <w:tabs>
          <w:tab w:val="num" w:pos="397"/>
        </w:tabs>
        <w:ind w:left="340" w:hanging="340"/>
      </w:pPr>
      <w:rPr>
        <w:rFonts w:ascii="(Uzyj czcionki tekstu azjatycki" w:hAnsi="(Uzyj czcionki tekstu azjatycki" w:cs="Plantagenet Cherokee" w:hint="default"/>
        <w:b w:val="0"/>
        <w:bCs/>
        <w:color w:val="383838"/>
        <w:spacing w:val="-76"/>
        <w:w w:val="108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0EE2C74"/>
    <w:multiLevelType w:val="hybridMultilevel"/>
    <w:tmpl w:val="6F70820A"/>
    <w:lvl w:ilvl="0" w:tplc="04150011">
      <w:start w:val="1"/>
      <w:numFmt w:val="decimal"/>
      <w:lvlText w:val="%1)"/>
      <w:lvlJc w:val="left"/>
      <w:pPr>
        <w:tabs>
          <w:tab w:val="num" w:pos="525"/>
        </w:tabs>
        <w:ind w:left="52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7">
    <w:nsid w:val="425F7ABB"/>
    <w:multiLevelType w:val="hybridMultilevel"/>
    <w:tmpl w:val="6B1455D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5FAD4B97"/>
    <w:multiLevelType w:val="hybridMultilevel"/>
    <w:tmpl w:val="27600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D26402"/>
    <w:multiLevelType w:val="hybridMultilevel"/>
    <w:tmpl w:val="4AA6500A"/>
    <w:lvl w:ilvl="0" w:tplc="E344575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DB21E90"/>
    <w:multiLevelType w:val="hybridMultilevel"/>
    <w:tmpl w:val="5BC63A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D7706C"/>
    <w:multiLevelType w:val="multilevel"/>
    <w:tmpl w:val="BF9C7E14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12">
    <w:nsid w:val="7F813D6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7F8B44EE"/>
    <w:multiLevelType w:val="singleLevel"/>
    <w:tmpl w:val="57B4EDD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12"/>
  </w:num>
  <w:num w:numId="5">
    <w:abstractNumId w:val="11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  <w:num w:numId="13">
    <w:abstractNumId w:val="9"/>
  </w:num>
  <w:num w:numId="14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C48"/>
    <w:rsid w:val="0000369D"/>
    <w:rsid w:val="0000669E"/>
    <w:rsid w:val="000066B7"/>
    <w:rsid w:val="00024F70"/>
    <w:rsid w:val="00031E47"/>
    <w:rsid w:val="000320E0"/>
    <w:rsid w:val="00033E09"/>
    <w:rsid w:val="00044293"/>
    <w:rsid w:val="00046768"/>
    <w:rsid w:val="00047846"/>
    <w:rsid w:val="00066989"/>
    <w:rsid w:val="00074CD8"/>
    <w:rsid w:val="00085F89"/>
    <w:rsid w:val="00091B98"/>
    <w:rsid w:val="00092213"/>
    <w:rsid w:val="00092784"/>
    <w:rsid w:val="00092F9C"/>
    <w:rsid w:val="000E0CB2"/>
    <w:rsid w:val="000E1350"/>
    <w:rsid w:val="000F5251"/>
    <w:rsid w:val="00134F9C"/>
    <w:rsid w:val="00143B2C"/>
    <w:rsid w:val="0015084C"/>
    <w:rsid w:val="00152EB6"/>
    <w:rsid w:val="00155492"/>
    <w:rsid w:val="001679E4"/>
    <w:rsid w:val="00170758"/>
    <w:rsid w:val="00184638"/>
    <w:rsid w:val="00186F20"/>
    <w:rsid w:val="001925ED"/>
    <w:rsid w:val="001B07BB"/>
    <w:rsid w:val="001C3F1A"/>
    <w:rsid w:val="001C7F2E"/>
    <w:rsid w:val="001F260E"/>
    <w:rsid w:val="00211F06"/>
    <w:rsid w:val="002231FA"/>
    <w:rsid w:val="00267D78"/>
    <w:rsid w:val="002710AA"/>
    <w:rsid w:val="002775B4"/>
    <w:rsid w:val="002852DF"/>
    <w:rsid w:val="00296F85"/>
    <w:rsid w:val="002A72EC"/>
    <w:rsid w:val="002B2106"/>
    <w:rsid w:val="002C7338"/>
    <w:rsid w:val="002D40EF"/>
    <w:rsid w:val="002D6C6F"/>
    <w:rsid w:val="00322D35"/>
    <w:rsid w:val="00324091"/>
    <w:rsid w:val="00331AC0"/>
    <w:rsid w:val="00331C79"/>
    <w:rsid w:val="00331DB9"/>
    <w:rsid w:val="00345253"/>
    <w:rsid w:val="003456B2"/>
    <w:rsid w:val="003745A1"/>
    <w:rsid w:val="00375BCA"/>
    <w:rsid w:val="003A33D7"/>
    <w:rsid w:val="003B4194"/>
    <w:rsid w:val="003C297D"/>
    <w:rsid w:val="003C513F"/>
    <w:rsid w:val="003D27F3"/>
    <w:rsid w:val="0040414A"/>
    <w:rsid w:val="004074A1"/>
    <w:rsid w:val="00417072"/>
    <w:rsid w:val="00425A28"/>
    <w:rsid w:val="00425C66"/>
    <w:rsid w:val="00436838"/>
    <w:rsid w:val="004425AA"/>
    <w:rsid w:val="00442D79"/>
    <w:rsid w:val="00454F08"/>
    <w:rsid w:val="00463BEF"/>
    <w:rsid w:val="00464503"/>
    <w:rsid w:val="00474E7B"/>
    <w:rsid w:val="00477AAF"/>
    <w:rsid w:val="004B1741"/>
    <w:rsid w:val="004B22EA"/>
    <w:rsid w:val="004B7864"/>
    <w:rsid w:val="004D5DE3"/>
    <w:rsid w:val="005030F1"/>
    <w:rsid w:val="00517FD9"/>
    <w:rsid w:val="005335AE"/>
    <w:rsid w:val="005505F9"/>
    <w:rsid w:val="0056230B"/>
    <w:rsid w:val="005648AA"/>
    <w:rsid w:val="00572AE3"/>
    <w:rsid w:val="005876B1"/>
    <w:rsid w:val="005A6084"/>
    <w:rsid w:val="005B0453"/>
    <w:rsid w:val="005B4AAA"/>
    <w:rsid w:val="005D6C78"/>
    <w:rsid w:val="005F2CDE"/>
    <w:rsid w:val="005F4D9E"/>
    <w:rsid w:val="00645360"/>
    <w:rsid w:val="00672A9C"/>
    <w:rsid w:val="006A348F"/>
    <w:rsid w:val="006B2DE5"/>
    <w:rsid w:val="006C01D2"/>
    <w:rsid w:val="006C0AEB"/>
    <w:rsid w:val="006C37C0"/>
    <w:rsid w:val="006D3A98"/>
    <w:rsid w:val="006F4612"/>
    <w:rsid w:val="00707EAC"/>
    <w:rsid w:val="00721469"/>
    <w:rsid w:val="00742F8A"/>
    <w:rsid w:val="00743F6D"/>
    <w:rsid w:val="007462A8"/>
    <w:rsid w:val="00754ED6"/>
    <w:rsid w:val="0076564F"/>
    <w:rsid w:val="0077697B"/>
    <w:rsid w:val="0078645E"/>
    <w:rsid w:val="00791562"/>
    <w:rsid w:val="00794B1E"/>
    <w:rsid w:val="007A28C3"/>
    <w:rsid w:val="007D3967"/>
    <w:rsid w:val="007F05E7"/>
    <w:rsid w:val="007F49FF"/>
    <w:rsid w:val="008124D8"/>
    <w:rsid w:val="00813E86"/>
    <w:rsid w:val="00821594"/>
    <w:rsid w:val="00832532"/>
    <w:rsid w:val="00834C22"/>
    <w:rsid w:val="008454DB"/>
    <w:rsid w:val="008635B6"/>
    <w:rsid w:val="00864F3B"/>
    <w:rsid w:val="00865ED1"/>
    <w:rsid w:val="00867FAD"/>
    <w:rsid w:val="00891465"/>
    <w:rsid w:val="008A32ED"/>
    <w:rsid w:val="008B44FD"/>
    <w:rsid w:val="008D73B8"/>
    <w:rsid w:val="008D7DCF"/>
    <w:rsid w:val="008E201F"/>
    <w:rsid w:val="008F15C5"/>
    <w:rsid w:val="009113D2"/>
    <w:rsid w:val="0092283F"/>
    <w:rsid w:val="009300D0"/>
    <w:rsid w:val="0093187E"/>
    <w:rsid w:val="009467EC"/>
    <w:rsid w:val="00950761"/>
    <w:rsid w:val="00957025"/>
    <w:rsid w:val="00957872"/>
    <w:rsid w:val="00957C1D"/>
    <w:rsid w:val="0096493F"/>
    <w:rsid w:val="0097059A"/>
    <w:rsid w:val="00971191"/>
    <w:rsid w:val="0098118B"/>
    <w:rsid w:val="00986CB3"/>
    <w:rsid w:val="009938B9"/>
    <w:rsid w:val="009B7441"/>
    <w:rsid w:val="009C2C60"/>
    <w:rsid w:val="009C4C4B"/>
    <w:rsid w:val="009D5E9C"/>
    <w:rsid w:val="009F168D"/>
    <w:rsid w:val="009F2C35"/>
    <w:rsid w:val="00A0549D"/>
    <w:rsid w:val="00A12654"/>
    <w:rsid w:val="00A14F8C"/>
    <w:rsid w:val="00A16242"/>
    <w:rsid w:val="00A20057"/>
    <w:rsid w:val="00A203E5"/>
    <w:rsid w:val="00A5036F"/>
    <w:rsid w:val="00A6352F"/>
    <w:rsid w:val="00A71DA7"/>
    <w:rsid w:val="00A7524C"/>
    <w:rsid w:val="00A87233"/>
    <w:rsid w:val="00A92993"/>
    <w:rsid w:val="00AB0BC8"/>
    <w:rsid w:val="00AC4B1B"/>
    <w:rsid w:val="00AC5075"/>
    <w:rsid w:val="00AD5FD6"/>
    <w:rsid w:val="00B03CEE"/>
    <w:rsid w:val="00B14DC9"/>
    <w:rsid w:val="00B17E52"/>
    <w:rsid w:val="00B20089"/>
    <w:rsid w:val="00B3092D"/>
    <w:rsid w:val="00B5236C"/>
    <w:rsid w:val="00B64A57"/>
    <w:rsid w:val="00B70637"/>
    <w:rsid w:val="00B93DB7"/>
    <w:rsid w:val="00BB621C"/>
    <w:rsid w:val="00BD0824"/>
    <w:rsid w:val="00BF1341"/>
    <w:rsid w:val="00BF43CF"/>
    <w:rsid w:val="00C0125B"/>
    <w:rsid w:val="00C10AC0"/>
    <w:rsid w:val="00C111B2"/>
    <w:rsid w:val="00C14D50"/>
    <w:rsid w:val="00C20F73"/>
    <w:rsid w:val="00C22C32"/>
    <w:rsid w:val="00C26253"/>
    <w:rsid w:val="00C34A70"/>
    <w:rsid w:val="00C370AF"/>
    <w:rsid w:val="00C424D4"/>
    <w:rsid w:val="00C54E2C"/>
    <w:rsid w:val="00C554D6"/>
    <w:rsid w:val="00C56FE0"/>
    <w:rsid w:val="00C74F83"/>
    <w:rsid w:val="00CB6416"/>
    <w:rsid w:val="00CD438A"/>
    <w:rsid w:val="00CD5107"/>
    <w:rsid w:val="00CF20F9"/>
    <w:rsid w:val="00CF59E1"/>
    <w:rsid w:val="00D001C3"/>
    <w:rsid w:val="00D166AC"/>
    <w:rsid w:val="00D2640C"/>
    <w:rsid w:val="00D4001B"/>
    <w:rsid w:val="00D720F2"/>
    <w:rsid w:val="00DA2BB4"/>
    <w:rsid w:val="00DA59B1"/>
    <w:rsid w:val="00DC1DDB"/>
    <w:rsid w:val="00E0329B"/>
    <w:rsid w:val="00E10256"/>
    <w:rsid w:val="00E167AE"/>
    <w:rsid w:val="00E427E9"/>
    <w:rsid w:val="00E42A06"/>
    <w:rsid w:val="00E72129"/>
    <w:rsid w:val="00E730B0"/>
    <w:rsid w:val="00E74994"/>
    <w:rsid w:val="00E7637B"/>
    <w:rsid w:val="00E777F2"/>
    <w:rsid w:val="00E96F04"/>
    <w:rsid w:val="00EA7FC2"/>
    <w:rsid w:val="00EC0D73"/>
    <w:rsid w:val="00EC38BF"/>
    <w:rsid w:val="00EC3C48"/>
    <w:rsid w:val="00ED5F46"/>
    <w:rsid w:val="00EE1486"/>
    <w:rsid w:val="00EF57DA"/>
    <w:rsid w:val="00F363E9"/>
    <w:rsid w:val="00F376D8"/>
    <w:rsid w:val="00F47223"/>
    <w:rsid w:val="00F639E2"/>
    <w:rsid w:val="00F85010"/>
    <w:rsid w:val="00F94A45"/>
    <w:rsid w:val="00FA4B6F"/>
    <w:rsid w:val="00FC1F91"/>
    <w:rsid w:val="00FC2E2F"/>
    <w:rsid w:val="00FD00F7"/>
    <w:rsid w:val="00FE1496"/>
    <w:rsid w:val="00FF0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3683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6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6838"/>
    <w:pPr>
      <w:keepNext/>
      <w:widowControl w:val="0"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6838"/>
    <w:pPr>
      <w:keepNext/>
      <w:outlineLvl w:val="2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aliases w:val="Znak,Znak Znak Znak"/>
    <w:basedOn w:val="Normal"/>
    <w:link w:val="BodyTextChar"/>
    <w:uiPriority w:val="99"/>
    <w:rsid w:val="00436838"/>
    <w:pPr>
      <w:widowControl w:val="0"/>
    </w:pPr>
    <w:rPr>
      <w:sz w:val="24"/>
    </w:rPr>
  </w:style>
  <w:style w:type="character" w:customStyle="1" w:styleId="BodyTextChar">
    <w:name w:val="Body Text Char"/>
    <w:aliases w:val="Znak Char,Znak Znak Znak Char"/>
    <w:basedOn w:val="DefaultParagraphFont"/>
    <w:link w:val="BodyText"/>
    <w:uiPriority w:val="99"/>
    <w:locked/>
    <w:rsid w:val="009F2C35"/>
    <w:rPr>
      <w:rFonts w:cs="Times New Roman"/>
      <w:snapToGrid w:val="0"/>
      <w:sz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436838"/>
    <w:pPr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635B6"/>
    <w:rPr>
      <w:rFonts w:cs="Times New Roman"/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436838"/>
    <w:pPr>
      <w:widowControl w:val="0"/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368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70758"/>
    <w:rPr>
      <w:rFonts w:cs="Times New Roman"/>
    </w:rPr>
  </w:style>
  <w:style w:type="character" w:styleId="PageNumber">
    <w:name w:val="page number"/>
    <w:basedOn w:val="DefaultParagraphFont"/>
    <w:uiPriority w:val="99"/>
    <w:rsid w:val="00436838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1707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0758"/>
    <w:rPr>
      <w:rFonts w:cs="Times New Roman"/>
    </w:rPr>
  </w:style>
  <w:style w:type="paragraph" w:customStyle="1" w:styleId="ZnakZnakZnakZnak">
    <w:name w:val="Znak Znak Znak Znak"/>
    <w:basedOn w:val="Normal"/>
    <w:uiPriority w:val="99"/>
    <w:rsid w:val="00A12654"/>
  </w:style>
  <w:style w:type="paragraph" w:customStyle="1" w:styleId="ZnakZnak1ZnakZnakZnakZnak">
    <w:name w:val="Znak Znak1 Znak Znak Znak Znak"/>
    <w:basedOn w:val="Normal"/>
    <w:uiPriority w:val="99"/>
    <w:rsid w:val="00FE1496"/>
  </w:style>
  <w:style w:type="paragraph" w:customStyle="1" w:styleId="ZnakZnakZnakZnak1">
    <w:name w:val="Znak Znak Znak Znak1"/>
    <w:basedOn w:val="Normal"/>
    <w:uiPriority w:val="99"/>
    <w:rsid w:val="00D166AC"/>
  </w:style>
  <w:style w:type="paragraph" w:customStyle="1" w:styleId="ZnakZnak2Znak">
    <w:name w:val="Znak Znak2 Znak"/>
    <w:basedOn w:val="Normal"/>
    <w:uiPriority w:val="99"/>
    <w:rsid w:val="00AD5FD6"/>
  </w:style>
  <w:style w:type="paragraph" w:styleId="ListParagraph">
    <w:name w:val="List Paragraph"/>
    <w:basedOn w:val="Normal"/>
    <w:uiPriority w:val="99"/>
    <w:qFormat/>
    <w:rsid w:val="00AD5FD6"/>
    <w:pPr>
      <w:ind w:left="708"/>
    </w:pPr>
    <w:rPr>
      <w:sz w:val="24"/>
      <w:szCs w:val="24"/>
    </w:rPr>
  </w:style>
  <w:style w:type="paragraph" w:styleId="NormalWeb">
    <w:name w:val="Normal (Web)"/>
    <w:basedOn w:val="Normal"/>
    <w:uiPriority w:val="99"/>
    <w:rsid w:val="00AD5FD6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152EB6"/>
    <w:rPr>
      <w:rFonts w:ascii="Calibri" w:hAnsi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52EB6"/>
    <w:rPr>
      <w:rFonts w:ascii="Calibri" w:hAnsi="Calibri" w:cs="Times New Roman"/>
      <w:lang w:val="pl-PL" w:eastAsia="en-US"/>
    </w:rPr>
  </w:style>
  <w:style w:type="paragraph" w:customStyle="1" w:styleId="ZnakZnakZnakZnakZnakZnakZnak1ZnakZnakZnakZnak">
    <w:name w:val="Znak Znak Znak Znak Znak Znak Znak1 Znak Znak Znak Znak"/>
    <w:basedOn w:val="Normal"/>
    <w:uiPriority w:val="99"/>
    <w:rsid w:val="0077697B"/>
  </w:style>
  <w:style w:type="paragraph" w:customStyle="1" w:styleId="ZnakZnakZnakZnakZnakZnakZnakZnak">
    <w:name w:val="Znak Znak Znak Znak Znak Znak Znak Znak"/>
    <w:basedOn w:val="Normal"/>
    <w:uiPriority w:val="99"/>
    <w:rsid w:val="0077697B"/>
  </w:style>
  <w:style w:type="paragraph" w:styleId="BodyTextIndent2">
    <w:name w:val="Body Text Indent 2"/>
    <w:basedOn w:val="Normal"/>
    <w:link w:val="BodyTextIndent2Char1"/>
    <w:uiPriority w:val="99"/>
    <w:locked/>
    <w:rsid w:val="005335AE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94C4A"/>
    <w:rPr>
      <w:sz w:val="20"/>
      <w:szCs w:val="20"/>
    </w:rPr>
  </w:style>
  <w:style w:type="character" w:customStyle="1" w:styleId="BodyTextIndent2Char1">
    <w:name w:val="Body Text Indent 2 Char1"/>
    <w:link w:val="BodyTextIndent2"/>
    <w:uiPriority w:val="99"/>
    <w:locked/>
    <w:rsid w:val="005335AE"/>
    <w:rPr>
      <w:sz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19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765</Words>
  <Characters>5090</Characters>
  <Application>Microsoft Office Outlook</Application>
  <DocSecurity>0</DocSecurity>
  <Lines>0</Lines>
  <Paragraphs>0</Paragraphs>
  <ScaleCrop>false</ScaleCrop>
  <Company>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II</dc:title>
  <dc:subject/>
  <dc:creator>personel</dc:creator>
  <cp:keywords/>
  <dc:description/>
  <cp:lastModifiedBy>serwis</cp:lastModifiedBy>
  <cp:revision>6</cp:revision>
  <cp:lastPrinted>2021-09-09T07:09:00Z</cp:lastPrinted>
  <dcterms:created xsi:type="dcterms:W3CDTF">2022-03-14T11:33:00Z</dcterms:created>
  <dcterms:modified xsi:type="dcterms:W3CDTF">2022-03-25T12:41:00Z</dcterms:modified>
</cp:coreProperties>
</file>